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AD0F3" w14:textId="0A41638C" w:rsidR="005B7B4E" w:rsidRDefault="005B7B4E" w:rsidP="005B7B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4C75D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E6378" w:rsidRPr="00FE6378">
        <w:rPr>
          <w:b/>
          <w:i/>
          <w:noProof/>
          <w:sz w:val="28"/>
        </w:rPr>
        <w:t>R5-23</w:t>
      </w:r>
      <w:r w:rsidR="00250DD4">
        <w:rPr>
          <w:b/>
          <w:i/>
          <w:noProof/>
          <w:sz w:val="28"/>
        </w:rPr>
        <w:t>6972</w:t>
      </w:r>
    </w:p>
    <w:p w14:paraId="7EDEDDEE" w14:textId="787CDF12" w:rsidR="005B7B4E" w:rsidRDefault="004C75DE" w:rsidP="005B7B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5B7B4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7B4E">
        <w:rPr>
          <w:b/>
          <w:noProof/>
          <w:sz w:val="24"/>
        </w:rPr>
        <w:t>,</w:t>
      </w:r>
      <w:r w:rsidR="005B7B4E">
        <w:fldChar w:fldCharType="begin"/>
      </w:r>
      <w:r w:rsidR="005B7B4E">
        <w:instrText xml:space="preserve"> DOCPROPERTY  Country  \* MERGEFORMAT </w:instrText>
      </w:r>
      <w:r w:rsidR="005B7B4E">
        <w:fldChar w:fldCharType="end"/>
      </w:r>
      <w:r w:rsidR="005B7B4E">
        <w:rPr>
          <w:b/>
          <w:noProof/>
          <w:sz w:val="24"/>
        </w:rPr>
        <w:t xml:space="preserve"> </w:t>
      </w:r>
      <w:r w:rsidR="005B7B4E">
        <w:rPr>
          <w:b/>
          <w:noProof/>
          <w:sz w:val="24"/>
        </w:rPr>
        <w:fldChar w:fldCharType="begin"/>
      </w:r>
      <w:r w:rsidR="005B7B4E">
        <w:rPr>
          <w:b/>
          <w:noProof/>
          <w:sz w:val="24"/>
        </w:rPr>
        <w:instrText xml:space="preserve"> DOCPROPERTY  StartDate  \* MERGEFORMAT </w:instrText>
      </w:r>
      <w:r w:rsidR="005B7B4E">
        <w:rPr>
          <w:b/>
          <w:noProof/>
          <w:sz w:val="24"/>
        </w:rPr>
        <w:fldChar w:fldCharType="separate"/>
      </w:r>
      <w:r w:rsidR="0057768C">
        <w:rPr>
          <w:b/>
          <w:noProof/>
          <w:sz w:val="24"/>
        </w:rPr>
        <w:t>13</w:t>
      </w:r>
      <w:r>
        <w:rPr>
          <w:b/>
          <w:noProof/>
          <w:sz w:val="24"/>
        </w:rPr>
        <w:t>th</w:t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5B7B4E">
        <w:rPr>
          <w:b/>
          <w:noProof/>
          <w:sz w:val="24"/>
        </w:rPr>
        <w:t xml:space="preserve"> 2023</w:t>
      </w:r>
      <w:r w:rsidR="005B7B4E">
        <w:rPr>
          <w:b/>
          <w:noProof/>
          <w:sz w:val="24"/>
        </w:rPr>
        <w:fldChar w:fldCharType="end"/>
      </w:r>
      <w:r w:rsidR="005B7B4E">
        <w:rPr>
          <w:b/>
          <w:noProof/>
          <w:sz w:val="24"/>
        </w:rPr>
        <w:t xml:space="preserve"> - </w:t>
      </w:r>
      <w:r w:rsidR="005B7B4E">
        <w:rPr>
          <w:b/>
          <w:noProof/>
          <w:sz w:val="24"/>
        </w:rPr>
        <w:fldChar w:fldCharType="begin"/>
      </w:r>
      <w:r w:rsidR="005B7B4E">
        <w:rPr>
          <w:b/>
          <w:noProof/>
          <w:sz w:val="24"/>
        </w:rPr>
        <w:instrText xml:space="preserve"> DOCPROPERTY  EndDate  \* MERGEFORMAT </w:instrText>
      </w:r>
      <w:r w:rsidR="005B7B4E">
        <w:rPr>
          <w:b/>
          <w:noProof/>
          <w:sz w:val="24"/>
        </w:rPr>
        <w:fldChar w:fldCharType="separate"/>
      </w:r>
      <w:r w:rsidR="0057768C">
        <w:rPr>
          <w:b/>
          <w:noProof/>
          <w:sz w:val="24"/>
        </w:rPr>
        <w:t>17</w:t>
      </w:r>
      <w:r w:rsidR="005B7B4E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5B7B4E">
        <w:rPr>
          <w:b/>
          <w:noProof/>
          <w:sz w:val="24"/>
        </w:rPr>
        <w:t xml:space="preserve"> 2023</w:t>
      </w:r>
      <w:r w:rsidR="005B7B4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0D876" w:rsidR="001E41F3" w:rsidRPr="00410371" w:rsidRDefault="00032BE6" w:rsidP="00E4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E409DB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5634FF" w:rsidR="001E41F3" w:rsidRPr="00410371" w:rsidRDefault="00250DD4" w:rsidP="00547111">
            <w:pPr>
              <w:pStyle w:val="CRCoverPage"/>
              <w:spacing w:after="0"/>
              <w:rPr>
                <w:noProof/>
              </w:rPr>
            </w:pPr>
            <w:r w:rsidRPr="00250DD4">
              <w:rPr>
                <w:noProof/>
              </w:rPr>
              <w:t>4138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EDE5D" w:rsidR="001E41F3" w:rsidRPr="00410371" w:rsidRDefault="00032BE6" w:rsidP="009812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981202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87C1DC" w:rsidR="001E3718" w:rsidRDefault="00981202" w:rsidP="001E371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981202">
              <w:rPr>
                <w:noProof/>
              </w:rPr>
              <w:t xml:space="preserve">Correction </w:t>
            </w:r>
            <w:r w:rsidR="001E3718">
              <w:rPr>
                <w:noProof/>
              </w:rPr>
              <w:t xml:space="preserve">to </w:t>
            </w:r>
            <w:r w:rsidR="006761DE">
              <w:rPr>
                <w:noProof/>
              </w:rPr>
              <w:t xml:space="preserve">NR </w:t>
            </w:r>
            <w:r w:rsidR="001E3718">
              <w:rPr>
                <w:noProof/>
              </w:rPr>
              <w:t>SNPN TC 6.</w:t>
            </w:r>
            <w:r w:rsidR="00D263E3">
              <w:rPr>
                <w:noProof/>
              </w:rPr>
              <w:t>5</w:t>
            </w:r>
            <w:r w:rsidR="001E3718">
              <w:rPr>
                <w:noProof/>
              </w:rPr>
              <w:t>.</w:t>
            </w:r>
            <w:r w:rsidR="00D263E3">
              <w:rPr>
                <w:noProof/>
              </w:rPr>
              <w:t>3</w:t>
            </w:r>
            <w:r w:rsidR="001E3718">
              <w:rPr>
                <w:noProof/>
              </w:rPr>
              <w:t>.8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7108D" w:rsidR="001E41F3" w:rsidRDefault="00032BE6" w:rsidP="009E3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90814" w:rsidR="001E41F3" w:rsidRDefault="00250DD4" w:rsidP="001205A6">
            <w:pPr>
              <w:pStyle w:val="CRCoverPage"/>
              <w:spacing w:after="0"/>
              <w:ind w:left="100"/>
              <w:rPr>
                <w:noProof/>
              </w:rPr>
            </w:pPr>
            <w:r w:rsidRPr="00250DD4">
              <w:rPr>
                <w:noProof/>
                <w:lang w:eastAsia="zh-CN"/>
              </w:rPr>
              <w:t>TEI17_Test, NG_RAN_PRN_enh_plus_CT-UEConTest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C2990" w:rsidR="001E41F3" w:rsidRDefault="00032BE6" w:rsidP="00981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5F059B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981202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bookmarkStart w:id="1" w:name="_GoBack"/>
            <w:bookmarkEnd w:id="1"/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1F3D55" w:rsidR="00CC1A6D" w:rsidRPr="00F82C9C" w:rsidRDefault="001E3718" w:rsidP="00DF55BB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step 3, the </w:t>
            </w:r>
            <w:proofErr w:type="spellStart"/>
            <w:r w:rsidRPr="009F2665">
              <w:t>establishmentCause</w:t>
            </w:r>
            <w:proofErr w:type="spellEnd"/>
            <w:r>
              <w:t xml:space="preserve"> is required to be checked, but there lacks checking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4DD289" w:rsidR="001C22A7" w:rsidRDefault="001C22A7" w:rsidP="001E3718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1E3718">
              <w:rPr>
                <w:noProof/>
                <w:lang w:eastAsia="zh-CN"/>
              </w:rPr>
              <w:t xml:space="preserve">the checking </w:t>
            </w:r>
            <w:r>
              <w:rPr>
                <w:noProof/>
                <w:lang w:eastAsia="zh-CN"/>
              </w:rPr>
              <w:t>description</w:t>
            </w:r>
            <w:r w:rsidR="001E3718">
              <w:rPr>
                <w:noProof/>
                <w:lang w:eastAsia="zh-CN"/>
              </w:rPr>
              <w:t xml:space="preserve"> in step 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9F314E" w:rsidR="00DF55BB" w:rsidRDefault="00DF55BB" w:rsidP="001E3718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TC does not align with the TTCN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14C982" w:rsidR="001E41F3" w:rsidRDefault="001E3718" w:rsidP="006B27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D263E3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D263E3">
              <w:rPr>
                <w:noProof/>
              </w:rPr>
              <w:t>3</w:t>
            </w:r>
            <w:r>
              <w:rPr>
                <w:noProof/>
              </w:rPr>
              <w:t>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C0E4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7DF4A" w:rsidR="001E41F3" w:rsidRDefault="00D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4BD8E9" w:rsidR="001E41F3" w:rsidRDefault="00EE3DA1" w:rsidP="00D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F46">
              <w:rPr>
                <w:noProof/>
              </w:rPr>
              <w:t xml:space="preserve">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414E5" w14:textId="00348C77" w:rsidR="00CA5F20" w:rsidRDefault="00FA4F92" w:rsidP="00B74C3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46D277F" w14:textId="77777777" w:rsidR="001E3718" w:rsidRPr="009F2665" w:rsidRDefault="001E3718" w:rsidP="001E3718">
      <w:pPr>
        <w:pStyle w:val="4"/>
      </w:pPr>
      <w:r w:rsidRPr="009F2665">
        <w:t>6.5.3.8</w:t>
      </w:r>
      <w:r w:rsidRPr="009F2665">
        <w:tab/>
        <w:t>SNPN / cell reselection for IMS emergency services</w:t>
      </w:r>
    </w:p>
    <w:p w14:paraId="4A911465" w14:textId="77777777" w:rsidR="001E3718" w:rsidRPr="009F2665" w:rsidRDefault="001E3718" w:rsidP="001E3718">
      <w:pPr>
        <w:pStyle w:val="H6"/>
      </w:pPr>
      <w:r w:rsidRPr="009F2665">
        <w:t>6.5.3.8.1</w:t>
      </w:r>
      <w:r w:rsidRPr="009F2665">
        <w:tab/>
        <w:t>Test Purpose (TP)</w:t>
      </w:r>
    </w:p>
    <w:p w14:paraId="3AC837B1" w14:textId="77777777" w:rsidR="001E3718" w:rsidRPr="009F2665" w:rsidRDefault="001E3718" w:rsidP="001E3718">
      <w:pPr>
        <w:pStyle w:val="H6"/>
      </w:pPr>
      <w:r w:rsidRPr="009F2665">
        <w:t>(1)</w:t>
      </w:r>
    </w:p>
    <w:p w14:paraId="2E0D4257" w14:textId="77777777" w:rsidR="001E3718" w:rsidRPr="009F2665" w:rsidRDefault="001E3718" w:rsidP="001E3718">
      <w:pPr>
        <w:pStyle w:val="PL"/>
        <w:rPr>
          <w:noProof w:val="0"/>
        </w:rPr>
      </w:pPr>
      <w:r w:rsidRPr="009F2665">
        <w:rPr>
          <w:b/>
          <w:bCs/>
          <w:noProof w:val="0"/>
        </w:rPr>
        <w:t>with</w:t>
      </w:r>
      <w:r w:rsidRPr="009F2665">
        <w:rPr>
          <w:noProof w:val="0"/>
        </w:rPr>
        <w:t xml:space="preserve"> </w:t>
      </w:r>
      <w:proofErr w:type="gramStart"/>
      <w:r w:rsidRPr="009F2665">
        <w:rPr>
          <w:noProof w:val="0"/>
        </w:rPr>
        <w:t>{ UE</w:t>
      </w:r>
      <w:proofErr w:type="gramEnd"/>
      <w:r w:rsidRPr="009F2665">
        <w:rPr>
          <w:noProof w:val="0"/>
        </w:rPr>
        <w:t xml:space="preserve"> in SNPN access mode is in NR RRC_IDLE state and supports voice services }</w:t>
      </w:r>
    </w:p>
    <w:p w14:paraId="4DB6D08E" w14:textId="77777777" w:rsidR="001E3718" w:rsidRPr="009F2665" w:rsidRDefault="001E3718" w:rsidP="001E3718">
      <w:pPr>
        <w:pStyle w:val="PL"/>
        <w:rPr>
          <w:noProof w:val="0"/>
        </w:rPr>
      </w:pPr>
      <w:r w:rsidRPr="009F2665">
        <w:rPr>
          <w:b/>
          <w:bCs/>
          <w:noProof w:val="0"/>
        </w:rPr>
        <w:t>ensure that</w:t>
      </w:r>
      <w:r w:rsidRPr="009F2665">
        <w:rPr>
          <w:noProof w:val="0"/>
        </w:rPr>
        <w:t xml:space="preserve"> {</w:t>
      </w:r>
    </w:p>
    <w:p w14:paraId="796BC654" w14:textId="77777777" w:rsidR="001E3718" w:rsidRPr="009F2665" w:rsidRDefault="001E3718" w:rsidP="001E3718">
      <w:pPr>
        <w:pStyle w:val="PL"/>
        <w:rPr>
          <w:noProof w:val="0"/>
        </w:rPr>
      </w:pPr>
      <w:r w:rsidRPr="009F2665">
        <w:rPr>
          <w:noProof w:val="0"/>
        </w:rPr>
        <w:t xml:space="preserve">  </w:t>
      </w:r>
      <w:r w:rsidRPr="009F2665">
        <w:rPr>
          <w:b/>
          <w:bCs/>
          <w:noProof w:val="0"/>
        </w:rPr>
        <w:t>when</w:t>
      </w:r>
      <w:r w:rsidRPr="009F2665">
        <w:rPr>
          <w:noProof w:val="0"/>
        </w:rPr>
        <w:t xml:space="preserve"> </w:t>
      </w:r>
      <w:proofErr w:type="gramStart"/>
      <w:r w:rsidRPr="009F2665">
        <w:rPr>
          <w:noProof w:val="0"/>
        </w:rPr>
        <w:t>{ UE</w:t>
      </w:r>
      <w:proofErr w:type="gramEnd"/>
      <w:r w:rsidRPr="009F2665">
        <w:rPr>
          <w:noProof w:val="0"/>
        </w:rPr>
        <w:t xml:space="preserve"> receives SIB1 message indicating that the current cell does not support IMS voice calls for any SNPN(s) }</w:t>
      </w:r>
    </w:p>
    <w:p w14:paraId="36A47030" w14:textId="77777777" w:rsidR="001E3718" w:rsidRPr="009F2665" w:rsidRDefault="001E3718" w:rsidP="001E3718">
      <w:pPr>
        <w:pStyle w:val="PL"/>
        <w:rPr>
          <w:noProof w:val="0"/>
        </w:rPr>
      </w:pPr>
      <w:r w:rsidRPr="009F2665">
        <w:rPr>
          <w:noProof w:val="0"/>
        </w:rPr>
        <w:t xml:space="preserve">    </w:t>
      </w:r>
      <w:r w:rsidRPr="009F2665">
        <w:rPr>
          <w:b/>
          <w:bCs/>
          <w:noProof w:val="0"/>
        </w:rPr>
        <w:t>then</w:t>
      </w:r>
      <w:r w:rsidRPr="009F2665">
        <w:rPr>
          <w:noProof w:val="0"/>
        </w:rPr>
        <w:t xml:space="preserve"> </w:t>
      </w:r>
      <w:proofErr w:type="gramStart"/>
      <w:r w:rsidRPr="009F2665">
        <w:rPr>
          <w:noProof w:val="0"/>
        </w:rPr>
        <w:t>{ UE</w:t>
      </w:r>
      <w:proofErr w:type="gramEnd"/>
      <w:r w:rsidRPr="009F2665">
        <w:rPr>
          <w:noProof w:val="0"/>
        </w:rPr>
        <w:t xml:space="preserve"> perform cell selection/reselection to an acceptable cell of any available SNPN supporting emergency calls }</w:t>
      </w:r>
    </w:p>
    <w:p w14:paraId="5D70BC06" w14:textId="77777777" w:rsidR="001E3718" w:rsidRPr="009F2665" w:rsidRDefault="001E3718" w:rsidP="001E3718">
      <w:pPr>
        <w:pStyle w:val="PL"/>
        <w:rPr>
          <w:noProof w:val="0"/>
        </w:rPr>
      </w:pPr>
      <w:r w:rsidRPr="009F2665">
        <w:rPr>
          <w:noProof w:val="0"/>
        </w:rPr>
        <w:t xml:space="preserve">            }</w:t>
      </w:r>
    </w:p>
    <w:p w14:paraId="48EA232C" w14:textId="77777777" w:rsidR="001E3718" w:rsidRPr="009F2665" w:rsidRDefault="001E3718" w:rsidP="001E3718">
      <w:pPr>
        <w:pStyle w:val="PL"/>
        <w:rPr>
          <w:rFonts w:eastAsia="MS Gothic"/>
          <w:noProof w:val="0"/>
        </w:rPr>
      </w:pPr>
    </w:p>
    <w:p w14:paraId="59542586" w14:textId="77777777" w:rsidR="001E3718" w:rsidRPr="009F2665" w:rsidRDefault="001E3718" w:rsidP="001E3718">
      <w:pPr>
        <w:pStyle w:val="H6"/>
      </w:pPr>
      <w:r w:rsidRPr="009F2665">
        <w:t>6.5.3.8.2</w:t>
      </w:r>
      <w:r w:rsidRPr="009F2665">
        <w:tab/>
        <w:t>Conformance requirements</w:t>
      </w:r>
    </w:p>
    <w:p w14:paraId="0C307E05" w14:textId="77777777" w:rsidR="001E3718" w:rsidRPr="009F2665" w:rsidRDefault="001E3718" w:rsidP="001E3718">
      <w:r w:rsidRPr="009F2665">
        <w:t>References: The conformance requirements covered in the current TC are specified in: TS 38.304, clause 5.2.8. Unless otherwise stated these are Rel-17 requirements.</w:t>
      </w:r>
    </w:p>
    <w:p w14:paraId="3B5F2E5A" w14:textId="77777777" w:rsidR="001E3718" w:rsidRPr="009F2665" w:rsidRDefault="001E3718" w:rsidP="001E3718">
      <w:r w:rsidRPr="009F2665">
        <w:t>[TS 38.304, clause 5.2.8]</w:t>
      </w:r>
    </w:p>
    <w:p w14:paraId="4D8216CD" w14:textId="77777777" w:rsidR="001E3718" w:rsidRPr="009F2665" w:rsidRDefault="001E3718" w:rsidP="001E3718">
      <w:pPr>
        <w:rPr>
          <w:lang w:eastAsia="ja-JP"/>
        </w:rPr>
      </w:pPr>
      <w:r w:rsidRPr="009F2665">
        <w:t>This state is only applicable for RRC_IDLE state. In this state, the UE shall perform the following tasks:</w:t>
      </w:r>
    </w:p>
    <w:p w14:paraId="12B183BA" w14:textId="77777777" w:rsidR="001E3718" w:rsidRPr="009F2665" w:rsidRDefault="001E3718" w:rsidP="001E3718">
      <w:pPr>
        <w:pStyle w:val="B1"/>
      </w:pPr>
      <w:r w:rsidRPr="009F2665">
        <w:t>-</w:t>
      </w:r>
      <w:r w:rsidRPr="009F2665">
        <w:tab/>
        <w:t>monitor Short Messages transmitted with P-RNTI over DCI as specified in clause 6.5 in TS 38.331 [3];</w:t>
      </w:r>
    </w:p>
    <w:p w14:paraId="3F173476" w14:textId="77777777" w:rsidR="001E3718" w:rsidRPr="009F2665" w:rsidRDefault="001E3718" w:rsidP="001E3718">
      <w:pPr>
        <w:pStyle w:val="B1"/>
      </w:pPr>
      <w:r w:rsidRPr="009F2665">
        <w:t>-</w:t>
      </w:r>
      <w:r w:rsidRPr="009F2665">
        <w:tab/>
        <w:t>monitor relevant System Information as specified in TS 38.331 [3];</w:t>
      </w:r>
    </w:p>
    <w:p w14:paraId="78446E0D" w14:textId="77777777" w:rsidR="001E3718" w:rsidRPr="009F2665" w:rsidRDefault="001E3718" w:rsidP="001E3718">
      <w:pPr>
        <w:pStyle w:val="B1"/>
      </w:pPr>
      <w:r w:rsidRPr="009F2665">
        <w:t>-</w:t>
      </w:r>
      <w:r w:rsidRPr="009F2665">
        <w:tab/>
        <w:t>perform necessary measurements for the cell reselection evaluation procedure;</w:t>
      </w:r>
    </w:p>
    <w:p w14:paraId="743EEB18" w14:textId="77777777" w:rsidR="001E3718" w:rsidRPr="009F2665" w:rsidRDefault="001E3718" w:rsidP="001E3718">
      <w:pPr>
        <w:pStyle w:val="B1"/>
      </w:pPr>
      <w:r w:rsidRPr="009F2665">
        <w:t>-</w:t>
      </w:r>
      <w:r w:rsidRPr="009F2665">
        <w:tab/>
        <w:t>execute the cell reselection evaluation process on the following occasions/triggers:</w:t>
      </w:r>
    </w:p>
    <w:p w14:paraId="2CCDFA05" w14:textId="77777777" w:rsidR="001E3718" w:rsidRPr="009F2665" w:rsidRDefault="001E3718" w:rsidP="001E3718">
      <w:pPr>
        <w:pStyle w:val="B2"/>
      </w:pPr>
      <w:r w:rsidRPr="009F2665">
        <w:t>1)</w:t>
      </w:r>
      <w:r w:rsidRPr="009F2665">
        <w:tab/>
        <w:t>UE internal triggers, so as to meet performance as specified in TS 38.133 [8];</w:t>
      </w:r>
    </w:p>
    <w:p w14:paraId="74FD66DB" w14:textId="77777777" w:rsidR="001E3718" w:rsidRPr="009F2665" w:rsidRDefault="001E3718" w:rsidP="001E3718">
      <w:pPr>
        <w:pStyle w:val="B2"/>
      </w:pPr>
      <w:r w:rsidRPr="009F2665">
        <w:t>2)</w:t>
      </w:r>
      <w:r w:rsidRPr="009F2665">
        <w:tab/>
        <w:t>When information on the BCCH used for the cell reselection evaluation procedure has been modified.</w:t>
      </w:r>
    </w:p>
    <w:p w14:paraId="385FE5FB" w14:textId="77777777" w:rsidR="001E3718" w:rsidRPr="009F2665" w:rsidRDefault="001E3718" w:rsidP="001E3718">
      <w:pPr>
        <w:pStyle w:val="B1"/>
      </w:pPr>
      <w:r w:rsidRPr="009F2665">
        <w:t>-</w:t>
      </w:r>
      <w:r w:rsidRPr="009F2665">
        <w:tab/>
        <w:t xml:space="preserve">regularly attempt to find a suitable cell trying all frequencies of all RATs that are supported by the UE. If a suitable cell is found, UE shall move to </w:t>
      </w:r>
      <w:r w:rsidRPr="009F2665">
        <w:rPr>
          <w:i/>
        </w:rPr>
        <w:t>camped normally</w:t>
      </w:r>
      <w:r w:rsidRPr="009F2665">
        <w:t xml:space="preserve"> state.</w:t>
      </w:r>
    </w:p>
    <w:p w14:paraId="5206A2ED" w14:textId="77777777" w:rsidR="001E3718" w:rsidRPr="009F2665" w:rsidRDefault="001E3718" w:rsidP="001E3718">
      <w:pPr>
        <w:pStyle w:val="B1"/>
      </w:pPr>
      <w:r w:rsidRPr="009F2665">
        <w:t>-</w:t>
      </w:r>
      <w:r w:rsidRPr="009F2665">
        <w:tab/>
        <w:t xml:space="preserve">if the UE supports voice services, the UE is not in SNPN access mode, and the current cell does not </w:t>
      </w:r>
      <w:r w:rsidRPr="009F2665">
        <w:rPr>
          <w:szCs w:val="22"/>
        </w:rPr>
        <w:t xml:space="preserve">support IMS emergency calls </w:t>
      </w:r>
      <w:r w:rsidRPr="009F2665">
        <w:t>as indicated by the field</w:t>
      </w:r>
      <w:r w:rsidRPr="009F2665">
        <w:rPr>
          <w:i/>
        </w:rPr>
        <w:t xml:space="preserve"> </w:t>
      </w:r>
      <w:proofErr w:type="spellStart"/>
      <w:r w:rsidRPr="009F2665">
        <w:rPr>
          <w:i/>
        </w:rPr>
        <w:t>ims-EmergencySupport</w:t>
      </w:r>
      <w:proofErr w:type="spellEnd"/>
      <w:r w:rsidRPr="009F2665">
        <w:t xml:space="preserve"> in </w:t>
      </w:r>
      <w:r w:rsidRPr="009F2665">
        <w:rPr>
          <w:lang w:eastAsia="zh-CN"/>
        </w:rPr>
        <w:t>SIB1</w:t>
      </w:r>
      <w:r w:rsidRPr="009F2665">
        <w:t xml:space="preserve"> as specified in TS 38.331 [3], the UE shall perform cell selection/reselection to an acceptable cell that supports emergency calls in any supported RAT regardless of priorities provided in system information from current cell, if no suitable cell is found.</w:t>
      </w:r>
    </w:p>
    <w:p w14:paraId="63A548A5" w14:textId="77777777" w:rsidR="001E3718" w:rsidRPr="009F2665" w:rsidRDefault="001E3718" w:rsidP="001E3718">
      <w:pPr>
        <w:pStyle w:val="B1"/>
        <w:rPr>
          <w:rFonts w:eastAsia="MS Mincho"/>
        </w:rPr>
      </w:pPr>
      <w:r w:rsidRPr="009F2665">
        <w:t>-</w:t>
      </w:r>
      <w:r w:rsidRPr="009F2665">
        <w:tab/>
        <w:t xml:space="preserve">if the UE supports voice services, the UE is in SNPN access mode, and the current cell does not </w:t>
      </w:r>
      <w:r w:rsidRPr="009F2665">
        <w:rPr>
          <w:szCs w:val="22"/>
        </w:rPr>
        <w:t xml:space="preserve">support IMS emergency calls for any SNPN(s) </w:t>
      </w:r>
      <w:r w:rsidRPr="009F2665">
        <w:t xml:space="preserve">as indicated by the field </w:t>
      </w:r>
      <w:proofErr w:type="spellStart"/>
      <w:r w:rsidRPr="009F2665">
        <w:rPr>
          <w:i/>
          <w:iCs/>
        </w:rPr>
        <w:t>imsEmergencySupportForSNPN</w:t>
      </w:r>
      <w:proofErr w:type="spellEnd"/>
      <w:r w:rsidRPr="009F2665">
        <w:rPr>
          <w:i/>
          <w:iCs/>
        </w:rPr>
        <w:t xml:space="preserve"> </w:t>
      </w:r>
      <w:r w:rsidRPr="009F2665">
        <w:t xml:space="preserve">in </w:t>
      </w:r>
      <w:r w:rsidRPr="009F2665">
        <w:rPr>
          <w:lang w:eastAsia="zh-CN"/>
        </w:rPr>
        <w:t>SIB1</w:t>
      </w:r>
      <w:r w:rsidRPr="009F2665">
        <w:t xml:space="preserve"> as specified in TS 38.331 [3], the UE shall perform cell selection/reselection to an acceptable cell of any available SNPN that supports emergency calls, if no suitable cell is found.</w:t>
      </w:r>
    </w:p>
    <w:p w14:paraId="56E0C705" w14:textId="77777777" w:rsidR="001E3718" w:rsidRPr="009F2665" w:rsidRDefault="001E3718" w:rsidP="001E3718">
      <w:pPr>
        <w:pStyle w:val="H6"/>
      </w:pPr>
      <w:r w:rsidRPr="009F2665">
        <w:t>6.5.3.8.3</w:t>
      </w:r>
      <w:r w:rsidRPr="009F2665">
        <w:tab/>
        <w:t>Test description</w:t>
      </w:r>
    </w:p>
    <w:p w14:paraId="083FE5EF" w14:textId="77777777" w:rsidR="001E3718" w:rsidRPr="009F2665" w:rsidRDefault="001E3718" w:rsidP="001E3718">
      <w:pPr>
        <w:pStyle w:val="H6"/>
      </w:pPr>
      <w:r w:rsidRPr="009F2665">
        <w:t>6.5.3.8.3.1</w:t>
      </w:r>
      <w:r w:rsidRPr="009F2665">
        <w:tab/>
        <w:t>Pre-test conditions</w:t>
      </w:r>
    </w:p>
    <w:p w14:paraId="1664B082" w14:textId="77777777" w:rsidR="001E3718" w:rsidRPr="009F2665" w:rsidRDefault="001E3718" w:rsidP="001E3718">
      <w:pPr>
        <w:pStyle w:val="H6"/>
      </w:pPr>
      <w:r w:rsidRPr="009F2665">
        <w:t>System Simulator:</w:t>
      </w:r>
    </w:p>
    <w:p w14:paraId="2FD424EC" w14:textId="77777777" w:rsidR="001E3718" w:rsidRPr="009F2665" w:rsidRDefault="001E3718" w:rsidP="001E3718">
      <w:pPr>
        <w:pStyle w:val="B1"/>
      </w:pPr>
      <w:r w:rsidRPr="009F2665">
        <w:t>-</w:t>
      </w:r>
      <w:r w:rsidRPr="009F2665">
        <w:tab/>
        <w:t xml:space="preserve">2 SNPN cells NR Cell 1, NR cell 3 are configured broadcasting default SNPN IDs as indicated in TS 38.508-1 [4] Table 4.4.2-4. </w:t>
      </w:r>
    </w:p>
    <w:p w14:paraId="78994653" w14:textId="77777777" w:rsidR="001E3718" w:rsidRPr="009F2665" w:rsidRDefault="001E3718" w:rsidP="001E3718">
      <w:pPr>
        <w:pStyle w:val="B1"/>
      </w:pPr>
      <w:r w:rsidRPr="009F2665">
        <w:t>-</w:t>
      </w:r>
      <w:r w:rsidRPr="009F2665">
        <w:tab/>
        <w:t>System information combination NR-27 as defined in TS 38.508-1 [4] clause 4.4.3.1.2 is used in NR cells.</w:t>
      </w:r>
    </w:p>
    <w:p w14:paraId="2B2BE121" w14:textId="77777777" w:rsidR="001E3718" w:rsidRPr="009F2665" w:rsidRDefault="001E3718" w:rsidP="001E3718">
      <w:pPr>
        <w:pStyle w:val="H6"/>
      </w:pPr>
      <w:r w:rsidRPr="009F2665">
        <w:t>UE:</w:t>
      </w:r>
    </w:p>
    <w:p w14:paraId="4D6875F2" w14:textId="77777777" w:rsidR="001E3718" w:rsidRPr="009F2665" w:rsidRDefault="001E3718" w:rsidP="001E3718">
      <w:pPr>
        <w:pStyle w:val="B1"/>
      </w:pPr>
      <w:r w:rsidRPr="009F2665">
        <w:t>-</w:t>
      </w:r>
      <w:r w:rsidRPr="009F2665">
        <w:tab/>
        <w:t>The UE is in Automatic SNPN selection mode.</w:t>
      </w:r>
    </w:p>
    <w:p w14:paraId="3B819F47" w14:textId="77777777" w:rsidR="001E3718" w:rsidRPr="009F2665" w:rsidRDefault="001E3718" w:rsidP="001E3718">
      <w:pPr>
        <w:pStyle w:val="B1"/>
      </w:pPr>
      <w:r w:rsidRPr="009F2665">
        <w:t>-</w:t>
      </w:r>
      <w:r w:rsidRPr="009F2665">
        <w:tab/>
        <w:t>The UE is provisioned with a “list of subscriber data” to allow access to SNPN identified by NR cell 1 only.</w:t>
      </w:r>
    </w:p>
    <w:p w14:paraId="76C842E0" w14:textId="77777777" w:rsidR="001E3718" w:rsidRPr="009F2665" w:rsidRDefault="001E3718" w:rsidP="001E3718">
      <w:pPr>
        <w:pStyle w:val="H6"/>
      </w:pPr>
      <w:r w:rsidRPr="009F2665">
        <w:lastRenderedPageBreak/>
        <w:t>Preamble:</w:t>
      </w:r>
    </w:p>
    <w:p w14:paraId="7BBA94A4" w14:textId="77777777" w:rsidR="001E3718" w:rsidRPr="009F2665" w:rsidRDefault="001E3718" w:rsidP="001E3718">
      <w:pPr>
        <w:pStyle w:val="B1"/>
      </w:pPr>
      <w:r w:rsidRPr="009F2665">
        <w:t>-</w:t>
      </w:r>
      <w:r w:rsidRPr="009F2665">
        <w:tab/>
        <w:t>Ensure that the UE has cleared the Registered SNPN.</w:t>
      </w:r>
      <w:r w:rsidRPr="009F2665">
        <w:rPr>
          <w:lang w:eastAsia="zh-CN"/>
        </w:rPr>
        <w:t xml:space="preserve"> And </w:t>
      </w:r>
      <w:r w:rsidRPr="009F2665">
        <w:rPr>
          <w:lang w:eastAsia="zh-TW"/>
        </w:rPr>
        <w:t>the UE is in state Switched OFF (state 0-A)</w:t>
      </w:r>
      <w:r w:rsidRPr="009F2665">
        <w:t>.</w:t>
      </w:r>
    </w:p>
    <w:p w14:paraId="3FE54ECA" w14:textId="77777777" w:rsidR="001E3718" w:rsidRPr="009F2665" w:rsidRDefault="001E3718" w:rsidP="001E3718">
      <w:pPr>
        <w:pStyle w:val="H6"/>
      </w:pPr>
      <w:r w:rsidRPr="009F2665">
        <w:t>6.5.3.8.3.2</w:t>
      </w:r>
      <w:r w:rsidRPr="009F2665">
        <w:tab/>
        <w:t xml:space="preserve">Test </w:t>
      </w:r>
      <w:r w:rsidRPr="009F2665">
        <w:rPr>
          <w:snapToGrid w:val="0"/>
        </w:rPr>
        <w:t>procedure</w:t>
      </w:r>
      <w:r w:rsidRPr="009F2665">
        <w:t xml:space="preserve"> sequence</w:t>
      </w:r>
    </w:p>
    <w:p w14:paraId="5B0C74EC" w14:textId="77777777" w:rsidR="001E3718" w:rsidRPr="009F2665" w:rsidRDefault="001E3718" w:rsidP="001E3718">
      <w:r w:rsidRPr="009F2665">
        <w:t>Table 6.5.3.8.3.2-1</w:t>
      </w:r>
      <w:r w:rsidRPr="009F2665">
        <w:rPr>
          <w:lang w:eastAsia="zh-CN"/>
        </w:rPr>
        <w:t>/2</w:t>
      </w:r>
      <w:r w:rsidRPr="009F2665">
        <w:t xml:space="preserve"> shows the cell configurations used during the test. Subsequent configurations marked “T1” &amp; “T2”, is applied at the points indicated in the Main behaviour description in Table 6.5.3.8.3.2-3. Cell powers are chosen for a serving cell and a non-suitable “Off” cell as defined in TS 38.508-1 [4] Table 6.2.2.1-3 for FR1 and Table 6.2.2.2-2 for FR2.</w:t>
      </w:r>
    </w:p>
    <w:p w14:paraId="07EE5DE6" w14:textId="77777777" w:rsidR="001E3718" w:rsidRPr="009F2665" w:rsidRDefault="001E3718" w:rsidP="001E3718">
      <w:pPr>
        <w:pStyle w:val="TH"/>
        <w:rPr>
          <w:lang w:eastAsia="zh-CN"/>
        </w:rPr>
      </w:pPr>
      <w:r w:rsidRPr="009F2665">
        <w:t>Table 6.5.3.8.3.2-1: Time instances of cell power level and parameter changes for FR1</w:t>
      </w:r>
    </w:p>
    <w:tbl>
      <w:tblPr>
        <w:tblW w:w="880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140"/>
        <w:gridCol w:w="1082"/>
        <w:gridCol w:w="705"/>
        <w:gridCol w:w="723"/>
        <w:gridCol w:w="4358"/>
      </w:tblGrid>
      <w:tr w:rsidR="001E3718" w:rsidRPr="009F2665" w14:paraId="56B2D1DC" w14:textId="77777777" w:rsidTr="00802025">
        <w:trPr>
          <w:trHeight w:val="27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0410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665"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CCE8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665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93C1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665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4B26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665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CA59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665">
              <w:rPr>
                <w:rFonts w:ascii="Arial" w:hAnsi="Arial"/>
                <w:b/>
                <w:sz w:val="18"/>
              </w:rPr>
              <w:t>NR Cell 3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6E22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665">
              <w:rPr>
                <w:rFonts w:ascii="Arial" w:hAnsi="Arial"/>
                <w:b/>
                <w:sz w:val="18"/>
              </w:rPr>
              <w:t>Remarks</w:t>
            </w:r>
          </w:p>
        </w:tc>
      </w:tr>
      <w:tr w:rsidR="001E3718" w:rsidRPr="009F2665" w14:paraId="3460835C" w14:textId="77777777" w:rsidTr="00802025">
        <w:trPr>
          <w:trHeight w:val="27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D804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F2665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C4EE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F2665">
              <w:rPr>
                <w:rFonts w:ascii="Arial" w:hAnsi="Arial"/>
                <w:sz w:val="18"/>
              </w:rPr>
              <w:t>SS/PBCH</w:t>
            </w:r>
          </w:p>
          <w:p w14:paraId="229FB023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F2665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E1BD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F2665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043F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F2665">
              <w:rPr>
                <w:rFonts w:ascii="Arial" w:hAnsi="Arial"/>
                <w:sz w:val="18"/>
              </w:rPr>
              <w:t>-78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D700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F2665">
              <w:rPr>
                <w:rFonts w:ascii="Arial" w:hAnsi="Arial"/>
                <w:sz w:val="18"/>
              </w:rPr>
              <w:t>“Off”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0D6A" w14:textId="77777777" w:rsidR="001E3718" w:rsidRPr="009F2665" w:rsidRDefault="001E3718" w:rsidP="008020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E3718" w:rsidRPr="009F2665" w14:paraId="208485AB" w14:textId="77777777" w:rsidTr="00802025">
        <w:trPr>
          <w:trHeight w:val="27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30D1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665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BE50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F2665">
              <w:rPr>
                <w:rFonts w:ascii="Arial" w:hAnsi="Arial"/>
                <w:sz w:val="18"/>
              </w:rPr>
              <w:t>SS/PBCH</w:t>
            </w:r>
          </w:p>
          <w:p w14:paraId="04D6A442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F2665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3D5C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F2665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D3E7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F2665">
              <w:rPr>
                <w:rFonts w:ascii="Arial" w:hAnsi="Arial"/>
                <w:sz w:val="18"/>
              </w:rPr>
              <w:t>-78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2AD1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F2665">
              <w:rPr>
                <w:rFonts w:ascii="Arial" w:hAnsi="Arial"/>
                <w:sz w:val="18"/>
              </w:rPr>
              <w:t>-88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9554" w14:textId="77777777" w:rsidR="001E3718" w:rsidRPr="009F2665" w:rsidRDefault="001E3718" w:rsidP="008020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708B5E8" w14:textId="77777777" w:rsidR="001E3718" w:rsidRPr="009F2665" w:rsidRDefault="001E3718" w:rsidP="001E3718"/>
    <w:p w14:paraId="44375561" w14:textId="77777777" w:rsidR="001E3718" w:rsidRPr="009F2665" w:rsidRDefault="001E3718" w:rsidP="001E3718">
      <w:pPr>
        <w:pStyle w:val="TH"/>
      </w:pPr>
      <w:r w:rsidRPr="009F2665">
        <w:t>Table 6.5.3.8.3.2-</w:t>
      </w:r>
      <w:r w:rsidRPr="009F2665">
        <w:rPr>
          <w:lang w:eastAsia="zh-CN"/>
        </w:rPr>
        <w:t>2</w:t>
      </w:r>
      <w:r w:rsidRPr="009F2665">
        <w:t>: Time instances of cell power level and parameter changes for FR</w:t>
      </w:r>
      <w:r w:rsidRPr="009F2665">
        <w:rPr>
          <w:lang w:eastAsia="zh-CN"/>
        </w:rPr>
        <w:t>2</w:t>
      </w:r>
    </w:p>
    <w:tbl>
      <w:tblPr>
        <w:tblW w:w="87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1140"/>
        <w:gridCol w:w="1081"/>
        <w:gridCol w:w="704"/>
        <w:gridCol w:w="722"/>
        <w:gridCol w:w="4329"/>
      </w:tblGrid>
      <w:tr w:rsidR="001E3718" w:rsidRPr="009F2665" w14:paraId="715FBC05" w14:textId="77777777" w:rsidTr="00802025">
        <w:trPr>
          <w:trHeight w:val="27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4AC0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665"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596D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665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94D9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665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120A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665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CEDD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665">
              <w:rPr>
                <w:rFonts w:ascii="Arial" w:hAnsi="Arial"/>
                <w:b/>
                <w:sz w:val="18"/>
              </w:rPr>
              <w:t>NR Cell 3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EE31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665">
              <w:rPr>
                <w:rFonts w:ascii="Arial" w:hAnsi="Arial"/>
                <w:b/>
                <w:sz w:val="18"/>
              </w:rPr>
              <w:t>Remarks</w:t>
            </w:r>
          </w:p>
        </w:tc>
      </w:tr>
      <w:tr w:rsidR="001E3718" w:rsidRPr="009F2665" w14:paraId="3A43B77A" w14:textId="77777777" w:rsidTr="00802025">
        <w:trPr>
          <w:trHeight w:val="49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ED27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F2665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A2D8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F2665">
              <w:rPr>
                <w:rFonts w:ascii="Arial" w:hAnsi="Arial"/>
                <w:sz w:val="18"/>
              </w:rPr>
              <w:t>SS/PBCH</w:t>
            </w:r>
          </w:p>
          <w:p w14:paraId="138E22B9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F2665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C196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F2665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820B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F2665">
              <w:rPr>
                <w:rFonts w:ascii="Arial" w:hAnsi="Arial"/>
                <w:sz w:val="18"/>
              </w:rPr>
              <w:t>-82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9EB6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F2665">
              <w:rPr>
                <w:rFonts w:ascii="Arial" w:hAnsi="Arial"/>
                <w:sz w:val="18"/>
              </w:rPr>
              <w:t>“Off”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873B" w14:textId="77777777" w:rsidR="001E3718" w:rsidRPr="009F2665" w:rsidRDefault="001E3718" w:rsidP="008020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E3718" w:rsidRPr="009F2665" w14:paraId="109BC964" w14:textId="77777777" w:rsidTr="00802025">
        <w:trPr>
          <w:trHeight w:val="49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A361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665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94D5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F2665">
              <w:rPr>
                <w:rFonts w:ascii="Arial" w:hAnsi="Arial"/>
                <w:sz w:val="18"/>
              </w:rPr>
              <w:t>SS/PBCH</w:t>
            </w:r>
          </w:p>
          <w:p w14:paraId="07348BFE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F2665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563C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F2665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EFCC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F2665">
              <w:rPr>
                <w:rFonts w:ascii="Arial" w:hAnsi="Arial"/>
                <w:sz w:val="18"/>
              </w:rPr>
              <w:t>-82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4132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F2665">
              <w:rPr>
                <w:rFonts w:ascii="Arial" w:hAnsi="Arial"/>
                <w:sz w:val="18"/>
              </w:rPr>
              <w:t>-91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FE12" w14:textId="77777777" w:rsidR="001E3718" w:rsidRPr="009F2665" w:rsidRDefault="001E3718" w:rsidP="008020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389B46E" w14:textId="77777777" w:rsidR="001E3718" w:rsidRPr="009F2665" w:rsidRDefault="001E3718" w:rsidP="001E3718"/>
    <w:p w14:paraId="14DBB528" w14:textId="77777777" w:rsidR="001E3718" w:rsidRPr="009F2665" w:rsidRDefault="001E3718" w:rsidP="001E3718">
      <w:pPr>
        <w:pStyle w:val="TH"/>
      </w:pPr>
      <w:r w:rsidRPr="009F2665">
        <w:lastRenderedPageBreak/>
        <w:t>Table 6.5.3.8.3.2-3: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1E3718" w:rsidRPr="009F2665" w14:paraId="50B933B0" w14:textId="77777777" w:rsidTr="0080202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C1872A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665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229C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665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9808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665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A4512F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665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CB4F97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665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1E3718" w:rsidRPr="009F2665" w14:paraId="780E0C6D" w14:textId="77777777" w:rsidTr="00802025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CCFD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EEE2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4060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665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687B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665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2D11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E515" w14:textId="77777777" w:rsidR="001E3718" w:rsidRPr="009F2665" w:rsidRDefault="001E3718" w:rsidP="008020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1E3718" w:rsidRPr="009F2665" w14:paraId="5585C9BC" w14:textId="77777777" w:rsidTr="0080202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9B79" w14:textId="77777777" w:rsidR="001E3718" w:rsidRPr="009F2665" w:rsidRDefault="001E3718" w:rsidP="00802025">
            <w:pPr>
              <w:pStyle w:val="TAL"/>
            </w:pPr>
            <w:r w:rsidRPr="009F2665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494C" w14:textId="77777777" w:rsidR="001E3718" w:rsidRPr="009F2665" w:rsidRDefault="001E3718" w:rsidP="00802025">
            <w:pPr>
              <w:pStyle w:val="TAL"/>
            </w:pPr>
            <w:r w:rsidRPr="009F2665">
              <w:t>SS adjusts cell levels according to row T</w:t>
            </w:r>
            <w:r w:rsidRPr="009F2665">
              <w:rPr>
                <w:lang w:eastAsia="zh-CN"/>
              </w:rPr>
              <w:t xml:space="preserve">1 </w:t>
            </w:r>
            <w:r w:rsidRPr="009F2665">
              <w:t>of table 6.5.3.8.3.2-1</w:t>
            </w:r>
            <w:r w:rsidRPr="009F2665">
              <w:rPr>
                <w:lang w:eastAsia="zh-CN"/>
              </w:rPr>
              <w:t>/2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C85F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9D3C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CD87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9FDD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</w:tr>
      <w:tr w:rsidR="001E3718" w:rsidRPr="009F2665" w14:paraId="790DEF8B" w14:textId="77777777" w:rsidTr="0080202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133B" w14:textId="77777777" w:rsidR="001E3718" w:rsidRPr="009F2665" w:rsidRDefault="001E3718" w:rsidP="00802025">
            <w:pPr>
              <w:pStyle w:val="TAL"/>
            </w:pPr>
            <w:r w:rsidRPr="009F2665">
              <w:t>1A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816B" w14:textId="77777777" w:rsidR="001E3718" w:rsidRPr="009F2665" w:rsidRDefault="001E3718" w:rsidP="00802025">
            <w:pPr>
              <w:pStyle w:val="TAL"/>
            </w:pPr>
            <w:r w:rsidRPr="009F2665">
              <w:t>Power on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CE8C" w14:textId="77777777" w:rsidR="001E3718" w:rsidRPr="009F2665" w:rsidRDefault="001E3718" w:rsidP="00802025">
            <w:pPr>
              <w:pStyle w:val="TAL"/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A142" w14:textId="77777777" w:rsidR="001E3718" w:rsidRPr="009F2665" w:rsidRDefault="001E3718" w:rsidP="00802025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36FF" w14:textId="77777777" w:rsidR="001E3718" w:rsidRPr="009F2665" w:rsidRDefault="001E3718" w:rsidP="00802025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9C32" w14:textId="77777777" w:rsidR="001E3718" w:rsidRPr="009F2665" w:rsidRDefault="001E3718" w:rsidP="00802025">
            <w:pPr>
              <w:pStyle w:val="TAL"/>
            </w:pPr>
          </w:p>
        </w:tc>
      </w:tr>
      <w:tr w:rsidR="001E3718" w:rsidRPr="009F2665" w14:paraId="6FC81547" w14:textId="77777777" w:rsidTr="0080202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AF58" w14:textId="77777777" w:rsidR="001E3718" w:rsidRPr="009F2665" w:rsidRDefault="001E3718" w:rsidP="00802025">
            <w:pPr>
              <w:pStyle w:val="TAL"/>
            </w:pPr>
            <w:r w:rsidRPr="009F2665">
              <w:t>1B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8296" w14:textId="77777777" w:rsidR="001E3718" w:rsidRPr="009F2665" w:rsidRDefault="001E3718" w:rsidP="00802025">
            <w:pPr>
              <w:pStyle w:val="TAL"/>
            </w:pPr>
            <w:r w:rsidRPr="009F2665">
              <w:t>5 Minutes after step 1A, SS adjusts cell levels according to row T</w:t>
            </w:r>
            <w:r w:rsidRPr="009F2665">
              <w:rPr>
                <w:lang w:eastAsia="zh-CN"/>
              </w:rPr>
              <w:t xml:space="preserve">2 </w:t>
            </w:r>
            <w:r w:rsidRPr="009F2665">
              <w:t>of table 6.5.3.8.3.2-1</w:t>
            </w:r>
            <w:r w:rsidRPr="009F2665">
              <w:rPr>
                <w:lang w:eastAsia="zh-CN"/>
              </w:rPr>
              <w:t>/2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7022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B8AC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5CC1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096B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</w:tr>
      <w:tr w:rsidR="001E3718" w:rsidRPr="009F2665" w14:paraId="414C2F78" w14:textId="77777777" w:rsidTr="0080202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3998" w14:textId="77777777" w:rsidR="001E3718" w:rsidRPr="009F2665" w:rsidRDefault="001E3718" w:rsidP="00802025">
            <w:pPr>
              <w:pStyle w:val="TAL"/>
            </w:pPr>
            <w:r w:rsidRPr="009F2665"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7408" w14:textId="77777777" w:rsidR="001E3718" w:rsidRPr="009F2665" w:rsidRDefault="001E3718" w:rsidP="00802025">
            <w:pPr>
              <w:pStyle w:val="TAL"/>
            </w:pPr>
            <w:r w:rsidRPr="009F2665">
              <w:t>Cause the UE to originate Emergency call. 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1B64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A5EA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F301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1D8B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</w:tr>
      <w:tr w:rsidR="001E3718" w:rsidRPr="009F2665" w14:paraId="3E632851" w14:textId="77777777" w:rsidTr="0080202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DD7F" w14:textId="77777777" w:rsidR="001E3718" w:rsidRPr="009F2665" w:rsidRDefault="001E3718" w:rsidP="00802025">
            <w:pPr>
              <w:pStyle w:val="TAL"/>
            </w:pPr>
            <w:r w:rsidRPr="009F2665"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0EE1" w14:textId="7FCDD01C" w:rsidR="001E3718" w:rsidRPr="009F2665" w:rsidRDefault="001E3718" w:rsidP="00802025">
            <w:pPr>
              <w:pStyle w:val="TAL"/>
            </w:pPr>
            <w:ins w:id="2" w:author="Huawei" w:date="2023-10-31T19:50:00Z">
              <w:r w:rsidRPr="009F2665">
                <w:t>Check:</w:t>
              </w:r>
              <w:r>
                <w:t xml:space="preserve"> Does t</w:t>
              </w:r>
            </w:ins>
            <w:del w:id="3" w:author="Huawei" w:date="2023-10-31T19:50:00Z">
              <w:r w:rsidRPr="009F2665" w:rsidDel="001E3718">
                <w:delText>T</w:delText>
              </w:r>
            </w:del>
            <w:r w:rsidRPr="009F2665">
              <w:t>he UE transmit</w:t>
            </w:r>
            <w:del w:id="4" w:author="Huawei" w:date="2023-10-31T19:51:00Z">
              <w:r w:rsidRPr="009F2665" w:rsidDel="001E3718">
                <w:delText>s</w:delText>
              </w:r>
            </w:del>
            <w:r w:rsidRPr="009F2665">
              <w:t xml:space="preserve"> an </w:t>
            </w:r>
            <w:proofErr w:type="spellStart"/>
            <w:r w:rsidRPr="009F2665">
              <w:t>RRCSetupRequest</w:t>
            </w:r>
            <w:proofErr w:type="spellEnd"/>
            <w:r w:rsidRPr="009F2665">
              <w:t xml:space="preserve"> message on NR Cell 3 with </w:t>
            </w:r>
            <w:proofErr w:type="spellStart"/>
            <w:r w:rsidRPr="009F2665">
              <w:t>establishmentCause</w:t>
            </w:r>
            <w:proofErr w:type="spellEnd"/>
            <w:r w:rsidRPr="009F2665">
              <w:t xml:space="preserve"> set to 'emergency'</w:t>
            </w:r>
            <w:ins w:id="5" w:author="Huawei" w:date="2023-10-31T19:51:00Z">
              <w:r>
                <w:t>?</w:t>
              </w:r>
            </w:ins>
            <w:del w:id="6" w:author="Huawei" w:date="2023-10-31T19:51:00Z">
              <w:r w:rsidRPr="009F2665" w:rsidDel="001E3718">
                <w:delText>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9AFD" w14:textId="77777777" w:rsidR="001E3718" w:rsidRPr="009F2665" w:rsidRDefault="001E3718" w:rsidP="00802025">
            <w:pPr>
              <w:pStyle w:val="TAL"/>
            </w:pPr>
            <w:r w:rsidRPr="009F2665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C02B" w14:textId="77777777" w:rsidR="001E3718" w:rsidRPr="009F2665" w:rsidRDefault="001E3718" w:rsidP="00802025">
            <w:pPr>
              <w:pStyle w:val="TAL"/>
            </w:pPr>
            <w:r w:rsidRPr="009F2665">
              <w:t xml:space="preserve">NR RRC: </w:t>
            </w:r>
            <w:proofErr w:type="spellStart"/>
            <w:r w:rsidRPr="009F2665"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E699" w14:textId="77777777" w:rsidR="001E3718" w:rsidRPr="009F2665" w:rsidRDefault="001E3718" w:rsidP="00802025">
            <w:pPr>
              <w:pStyle w:val="TAL"/>
            </w:pPr>
            <w:r w:rsidRPr="009F266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3F2B" w14:textId="77777777" w:rsidR="001E3718" w:rsidRPr="009F2665" w:rsidRDefault="001E3718" w:rsidP="00802025">
            <w:pPr>
              <w:pStyle w:val="TAL"/>
            </w:pPr>
            <w:r w:rsidRPr="009F2665">
              <w:t>P</w:t>
            </w:r>
          </w:p>
        </w:tc>
      </w:tr>
      <w:tr w:rsidR="001E3718" w:rsidRPr="009F2665" w14:paraId="3007BAA2" w14:textId="77777777" w:rsidTr="0080202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8124" w14:textId="77777777" w:rsidR="001E3718" w:rsidRPr="009F2665" w:rsidRDefault="001E3718" w:rsidP="00802025">
            <w:pPr>
              <w:pStyle w:val="TAL"/>
            </w:pPr>
            <w:r w:rsidRPr="009F2665">
              <w:t>3-4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3A7D" w14:textId="77777777" w:rsidR="001E3718" w:rsidRPr="009F2665" w:rsidRDefault="001E3718" w:rsidP="00802025">
            <w:pPr>
              <w:pStyle w:val="TAL"/>
            </w:pPr>
            <w:r w:rsidRPr="009F2665">
              <w:t>Steps 3 to 4 of the registration procedure described in TS 38.508-1 [4] Table 4.5.2.2-2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A35A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9AA5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9BCF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3562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</w:tr>
      <w:tr w:rsidR="001E3718" w:rsidRPr="009F2665" w14:paraId="3178063A" w14:textId="77777777" w:rsidTr="0080202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9E03" w14:textId="77777777" w:rsidR="001E3718" w:rsidRPr="009F2665" w:rsidRDefault="001E3718" w:rsidP="00802025">
            <w:pPr>
              <w:pStyle w:val="TAL"/>
            </w:pPr>
            <w:r w:rsidRPr="009F2665"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A5AB" w14:textId="77777777" w:rsidR="001E3718" w:rsidRPr="009F2665" w:rsidRDefault="001E3718" w:rsidP="00802025">
            <w:pPr>
              <w:pStyle w:val="TAL"/>
            </w:pPr>
            <w:r w:rsidRPr="009F2665">
              <w:t>The UE transmit a REGISTRATION REQUEST message with IE 5GS registration type set to "Emergency registration" or “Initial registration”.</w:t>
            </w:r>
          </w:p>
          <w:p w14:paraId="4BB95D06" w14:textId="77777777" w:rsidR="001E3718" w:rsidRPr="009F2665" w:rsidRDefault="001E3718" w:rsidP="00802025">
            <w:pPr>
              <w:pStyle w:val="TAL"/>
            </w:pPr>
            <w:r w:rsidRPr="009F2665">
              <w:t>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8919" w14:textId="77777777" w:rsidR="001E3718" w:rsidRPr="009F2665" w:rsidRDefault="001E3718" w:rsidP="00802025">
            <w:pPr>
              <w:pStyle w:val="TAL"/>
            </w:pPr>
            <w:r w:rsidRPr="009F2665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365C" w14:textId="77777777" w:rsidR="001E3718" w:rsidRPr="009F2665" w:rsidRDefault="001E3718" w:rsidP="00802025">
            <w:pPr>
              <w:pStyle w:val="TAL"/>
            </w:pPr>
            <w:r w:rsidRPr="009F2665">
              <w:t>5G 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3CB0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20E7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</w:tr>
      <w:tr w:rsidR="001E3718" w:rsidRPr="009F2665" w14:paraId="4ECAEE50" w14:textId="77777777" w:rsidTr="0080202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9D69" w14:textId="77777777" w:rsidR="001E3718" w:rsidRPr="009F2665" w:rsidRDefault="001E3718" w:rsidP="00802025">
            <w:pPr>
              <w:pStyle w:val="TAL"/>
            </w:pPr>
            <w:r w:rsidRPr="009F2665">
              <w:t>6-14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A3C8" w14:textId="77777777" w:rsidR="001E3718" w:rsidRPr="009F2665" w:rsidRDefault="001E3718" w:rsidP="00802025">
            <w:pPr>
              <w:pStyle w:val="TAL"/>
            </w:pPr>
            <w:r w:rsidRPr="009F2665">
              <w:t>Steps 5 to 13 of the registration procedure described in TS 38.508-1 [4] Table 4.5.2.2-2 are performed on NR Cell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F2F1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E5BC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4381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560D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</w:tr>
      <w:tr w:rsidR="001E3718" w:rsidRPr="009F2665" w14:paraId="21CCCE7F" w14:textId="77777777" w:rsidTr="0080202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58BE" w14:textId="77777777" w:rsidR="001E3718" w:rsidRPr="009F2665" w:rsidRDefault="001E3718" w:rsidP="00802025">
            <w:pPr>
              <w:pStyle w:val="TAL"/>
            </w:pPr>
            <w:r w:rsidRPr="009F2665">
              <w:t>15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4E28" w14:textId="77777777" w:rsidR="001E3718" w:rsidRPr="009F2665" w:rsidRDefault="001E3718" w:rsidP="00802025">
            <w:pPr>
              <w:pStyle w:val="TAL"/>
            </w:pPr>
            <w:r w:rsidRPr="009F2665">
              <w:t xml:space="preserve">The SS transmits a </w:t>
            </w:r>
            <w:proofErr w:type="spellStart"/>
            <w:r w:rsidRPr="009F2665">
              <w:rPr>
                <w:i/>
              </w:rPr>
              <w:t>DLInformationTransfer</w:t>
            </w:r>
            <w:proofErr w:type="spellEnd"/>
            <w:r w:rsidRPr="009F2665">
              <w:t xml:space="preserve"> message and a REGISTRATION ACCEPT message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4C45" w14:textId="77777777" w:rsidR="001E3718" w:rsidRPr="009F2665" w:rsidRDefault="001E3718" w:rsidP="00802025">
            <w:pPr>
              <w:pStyle w:val="TAL"/>
            </w:pPr>
            <w:r w:rsidRPr="009F2665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B095" w14:textId="77777777" w:rsidR="001E3718" w:rsidRPr="009F2665" w:rsidRDefault="001E3718" w:rsidP="00802025">
            <w:pPr>
              <w:pStyle w:val="TAL"/>
            </w:pPr>
            <w:r w:rsidRPr="009F2665">
              <w:t xml:space="preserve">NR RRC: </w:t>
            </w:r>
            <w:proofErr w:type="spellStart"/>
            <w:r w:rsidRPr="009F2665">
              <w:rPr>
                <w:i/>
              </w:rPr>
              <w:t>DLInformationTransfer</w:t>
            </w:r>
            <w:proofErr w:type="spellEnd"/>
            <w:r w:rsidRPr="009F2665">
              <w:t xml:space="preserve"> </w:t>
            </w:r>
          </w:p>
          <w:p w14:paraId="7EE222D6" w14:textId="77777777" w:rsidR="001E3718" w:rsidRPr="009F2665" w:rsidRDefault="001E3718" w:rsidP="00802025">
            <w:pPr>
              <w:pStyle w:val="TAL"/>
            </w:pPr>
            <w:r w:rsidRPr="009F2665">
              <w:t>5G MM: 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5C5C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0F90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</w:tr>
      <w:tr w:rsidR="001E3718" w:rsidRPr="009F2665" w14:paraId="5B10C24A" w14:textId="77777777" w:rsidTr="0080202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A70B" w14:textId="77777777" w:rsidR="001E3718" w:rsidRPr="009F2665" w:rsidRDefault="001E3718" w:rsidP="00802025">
            <w:pPr>
              <w:pStyle w:val="TAL"/>
            </w:pPr>
            <w:r w:rsidRPr="009F2665">
              <w:t>16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20B9" w14:textId="77777777" w:rsidR="001E3718" w:rsidRPr="009F2665" w:rsidRDefault="001E3718" w:rsidP="00802025">
            <w:pPr>
              <w:pStyle w:val="TAL"/>
            </w:pPr>
            <w:r w:rsidRPr="009F2665">
              <w:t xml:space="preserve">The UE transmits an </w:t>
            </w:r>
            <w:proofErr w:type="spellStart"/>
            <w:r w:rsidRPr="009F2665">
              <w:rPr>
                <w:i/>
              </w:rPr>
              <w:t>ULInformationTransfer</w:t>
            </w:r>
            <w:proofErr w:type="spellEnd"/>
            <w:r w:rsidRPr="009F2665">
              <w:t xml:space="preserve"> message and REGISTRATION COMPLETE message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16E0" w14:textId="77777777" w:rsidR="001E3718" w:rsidRPr="009F2665" w:rsidRDefault="001E3718" w:rsidP="00802025">
            <w:pPr>
              <w:pStyle w:val="TAL"/>
            </w:pPr>
            <w:r w:rsidRPr="009F2665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55A9" w14:textId="77777777" w:rsidR="001E3718" w:rsidRPr="009F2665" w:rsidRDefault="001E3718" w:rsidP="00802025">
            <w:pPr>
              <w:pStyle w:val="TAL"/>
            </w:pPr>
            <w:r w:rsidRPr="009F2665">
              <w:t xml:space="preserve">NR RRC: </w:t>
            </w:r>
            <w:proofErr w:type="spellStart"/>
            <w:r w:rsidRPr="009F2665">
              <w:rPr>
                <w:i/>
              </w:rPr>
              <w:t>ULInformationTransfer</w:t>
            </w:r>
            <w:proofErr w:type="spellEnd"/>
            <w:r w:rsidRPr="009F2665">
              <w:t xml:space="preserve"> </w:t>
            </w:r>
          </w:p>
          <w:p w14:paraId="216BF669" w14:textId="77777777" w:rsidR="001E3718" w:rsidRPr="009F2665" w:rsidRDefault="001E3718" w:rsidP="00802025">
            <w:pPr>
              <w:pStyle w:val="TAL"/>
            </w:pPr>
            <w:r w:rsidRPr="009F2665">
              <w:t>5G MM: 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CE98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7CC1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</w:tr>
      <w:tr w:rsidR="001E3718" w:rsidRPr="009F2665" w14:paraId="79077D05" w14:textId="77777777" w:rsidTr="0080202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8A58" w14:textId="77777777" w:rsidR="001E3718" w:rsidRPr="009F2665" w:rsidRDefault="001E3718" w:rsidP="00802025">
            <w:pPr>
              <w:pStyle w:val="TAL"/>
            </w:pPr>
            <w:r w:rsidRPr="009F2665">
              <w:t>17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164E" w14:textId="77777777" w:rsidR="001E3718" w:rsidRPr="009F2665" w:rsidRDefault="001E3718" w:rsidP="00802025">
            <w:pPr>
              <w:pStyle w:val="TAL"/>
            </w:pPr>
            <w:r w:rsidRPr="009F2665">
              <w:t>Check: Does the UE transmit an UL NAS TRANSPORT message with "Request type" set to "initial emergency request", and a PDU SESSION ESTABLISHMENT REQUEST message on NR Cell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7AFE" w14:textId="77777777" w:rsidR="001E3718" w:rsidRPr="009F2665" w:rsidRDefault="001E3718" w:rsidP="00802025">
            <w:pPr>
              <w:pStyle w:val="TAL"/>
            </w:pPr>
            <w:r w:rsidRPr="009F2665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0EC7" w14:textId="77777777" w:rsidR="001E3718" w:rsidRPr="009F2665" w:rsidRDefault="001E3718" w:rsidP="00802025">
            <w:pPr>
              <w:pStyle w:val="TAL"/>
            </w:pPr>
            <w:r w:rsidRPr="009F2665">
              <w:t>5GMM: UL NAS TRANSPORT</w:t>
            </w:r>
          </w:p>
          <w:p w14:paraId="1278E474" w14:textId="77777777" w:rsidR="001E3718" w:rsidRPr="009F2665" w:rsidRDefault="001E3718" w:rsidP="00802025">
            <w:pPr>
              <w:pStyle w:val="TAL"/>
            </w:pPr>
            <w:r w:rsidRPr="009F2665">
              <w:t>5GSM: PDU SESSION ESTABLISHMENT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E8DE" w14:textId="77777777" w:rsidR="001E3718" w:rsidRPr="009F2665" w:rsidRDefault="001E3718" w:rsidP="00802025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655D" w14:textId="77777777" w:rsidR="001E3718" w:rsidRPr="009F2665" w:rsidRDefault="001E3718" w:rsidP="00802025">
            <w:pPr>
              <w:pStyle w:val="TAL"/>
            </w:pPr>
          </w:p>
        </w:tc>
      </w:tr>
      <w:tr w:rsidR="001E3718" w:rsidRPr="009F2665" w14:paraId="7926BFF4" w14:textId="77777777" w:rsidTr="0080202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19A9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3126" w14:textId="77777777" w:rsidR="001E3718" w:rsidRPr="009F2665" w:rsidRDefault="001E3718" w:rsidP="00802025">
            <w:pPr>
              <w:pStyle w:val="TAL"/>
            </w:pPr>
            <w:r w:rsidRPr="009F2665">
              <w:t>EXCEPTION: Steps 18a1 describe behaviour depending on UE implementation; the "lower case letter" identifies a step sequence that take place if the UE performs a specific action.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66F5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8AE9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F88A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B58D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</w:tr>
      <w:tr w:rsidR="001E3718" w:rsidRPr="009F2665" w14:paraId="08ACB870" w14:textId="77777777" w:rsidTr="0080202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FCC2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87E7" w14:textId="77777777" w:rsidR="001E3718" w:rsidRPr="009F2665" w:rsidRDefault="001E3718" w:rsidP="00802025">
            <w:pPr>
              <w:pStyle w:val="TAL"/>
            </w:pPr>
            <w:r w:rsidRPr="009F2665">
              <w:t>EXCEPTION: The behaviour in step 18a1</w:t>
            </w:r>
          </w:p>
          <w:p w14:paraId="63917232" w14:textId="77777777" w:rsidR="001E3718" w:rsidRPr="009F2665" w:rsidRDefault="001E3718" w:rsidP="00802025">
            <w:pPr>
              <w:pStyle w:val="TAL"/>
            </w:pPr>
            <w:r w:rsidRPr="009F2665">
              <w:t>occurs in parallel with steps 19-23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DABA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075C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1C93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3089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</w:tr>
      <w:tr w:rsidR="001E3718" w:rsidRPr="009F2665" w14:paraId="2A398D0B" w14:textId="77777777" w:rsidTr="0080202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4ACC" w14:textId="77777777" w:rsidR="001E3718" w:rsidRPr="009F2665" w:rsidRDefault="001E3718" w:rsidP="00802025">
            <w:pPr>
              <w:pStyle w:val="TAL"/>
            </w:pPr>
            <w:r w:rsidRPr="009F2665">
              <w:t>18a1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5118" w14:textId="77777777" w:rsidR="001E3718" w:rsidRPr="009F2665" w:rsidRDefault="001E3718" w:rsidP="00802025">
            <w:pPr>
              <w:pStyle w:val="TAL"/>
            </w:pPr>
            <w:r w:rsidRPr="009F2665">
              <w:t xml:space="preserve">IF 5GS registration type is set as Initial Registration in step 6, THEN the generic procedure for UE-requested PDU session establishment, specified in subclause 4.5A.2, takes place performing establishment of UE-requested PDU session(s) with </w:t>
            </w:r>
            <w:proofErr w:type="spellStart"/>
            <w:r w:rsidRPr="009F2665">
              <w:t>ExpectedNumberOfNewPDUSessions</w:t>
            </w:r>
            <w:proofErr w:type="spellEnd"/>
            <w:r w:rsidRPr="009F2665">
              <w:t xml:space="preserve"> = </w:t>
            </w:r>
            <w:proofErr w:type="spellStart"/>
            <w:r w:rsidRPr="009F2665">
              <w:t>pc_noOf_PDUsSameConnection</w:t>
            </w:r>
            <w:proofErr w:type="spellEnd"/>
            <w:r w:rsidRPr="009F2665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EF84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8714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C1DC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0C96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</w:tr>
      <w:tr w:rsidR="001E3718" w:rsidRPr="009F2665" w14:paraId="358D3B1E" w14:textId="77777777" w:rsidTr="0080202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9B76" w14:textId="77777777" w:rsidR="001E3718" w:rsidRPr="009F2665" w:rsidRDefault="001E3718" w:rsidP="00802025">
            <w:pPr>
              <w:pStyle w:val="TAL"/>
            </w:pPr>
            <w:r w:rsidRPr="009F2665">
              <w:t>19-23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EE1C" w14:textId="77777777" w:rsidR="001E3718" w:rsidRPr="009F2665" w:rsidRDefault="001E3718" w:rsidP="00802025">
            <w:pPr>
              <w:pStyle w:val="TAL"/>
            </w:pPr>
            <w:r w:rsidRPr="009F2665">
              <w:rPr>
                <w:lang w:eastAsia="ko-KR"/>
              </w:rPr>
              <w:t>Steps 9 to 13 of the procedure of "IMS Emergency call establishment in 5GC with IMS emergency registration" described in TS 38.508-1 [4] Table 4.9.11.2.2-1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85E7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F809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5AB1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27F2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</w:tr>
      <w:tr w:rsidR="001E3718" w:rsidRPr="009F2665" w14:paraId="329C2E20" w14:textId="77777777" w:rsidTr="0080202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BD54" w14:textId="77777777" w:rsidR="001E3718" w:rsidRPr="009F2665" w:rsidRDefault="001E3718" w:rsidP="00802025">
            <w:pPr>
              <w:pStyle w:val="TAL"/>
            </w:pPr>
            <w:r w:rsidRPr="009F2665">
              <w:t>24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E14F" w14:textId="77777777" w:rsidR="001E3718" w:rsidRPr="009F2665" w:rsidRDefault="001E3718" w:rsidP="00802025">
            <w:pPr>
              <w:pStyle w:val="TAL"/>
            </w:pPr>
            <w:r w:rsidRPr="009F2665">
              <w:rPr>
                <w:lang w:eastAsia="zh-CN"/>
              </w:rPr>
              <w:t>Generic procedure of "Test Procedure for IMS MO Emergency call release" described in TS 38.508-1 [4] Table 4.9.12A.2.2-1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6A77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3E1C" w14:textId="77777777" w:rsidR="001E3718" w:rsidRPr="009F2665" w:rsidRDefault="001E3718" w:rsidP="00802025">
            <w:pPr>
              <w:pStyle w:val="TAL"/>
            </w:pPr>
            <w:r w:rsidRPr="009F2665">
              <w:t>-</w:t>
            </w:r>
            <w:r w:rsidRPr="009F2665" w:rsidDel="00B6712C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7AC9" w14:textId="77777777" w:rsidR="001E3718" w:rsidRPr="009F2665" w:rsidRDefault="001E3718" w:rsidP="00802025">
            <w:pPr>
              <w:pStyle w:val="TAL"/>
            </w:pPr>
            <w:r w:rsidRPr="009F26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36DA" w14:textId="77777777" w:rsidR="001E3718" w:rsidRPr="009F2665" w:rsidRDefault="001E3718" w:rsidP="00802025">
            <w:pPr>
              <w:pStyle w:val="TAL"/>
            </w:pPr>
            <w:r w:rsidRPr="009F2665">
              <w:rPr>
                <w:rFonts w:cs="Arial"/>
                <w:szCs w:val="18"/>
              </w:rPr>
              <w:t>-</w:t>
            </w:r>
          </w:p>
        </w:tc>
      </w:tr>
      <w:tr w:rsidR="001E3718" w:rsidRPr="009F2665" w14:paraId="032250CA" w14:textId="77777777" w:rsidTr="00802025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4ECD" w14:textId="77777777" w:rsidR="001E3718" w:rsidRPr="009F2665" w:rsidRDefault="001E3718" w:rsidP="00802025">
            <w:pPr>
              <w:pStyle w:val="TAN"/>
            </w:pPr>
            <w:r w:rsidRPr="009F2665">
              <w:t>Note 1:</w:t>
            </w:r>
            <w:r w:rsidRPr="009F2665">
              <w:tab/>
              <w:t>This can be done by an AT/MMI command.</w:t>
            </w:r>
          </w:p>
          <w:p w14:paraId="69B5EBC2" w14:textId="77777777" w:rsidR="001E3718" w:rsidRPr="009F2665" w:rsidRDefault="001E3718" w:rsidP="00802025">
            <w:pPr>
              <w:pStyle w:val="TAN"/>
              <w:rPr>
                <w:rFonts w:cs="Arial"/>
                <w:szCs w:val="18"/>
              </w:rPr>
            </w:pPr>
            <w:r w:rsidRPr="009F2665">
              <w:t>Note 2:</w:t>
            </w:r>
            <w:r w:rsidRPr="009F2665">
              <w:tab/>
              <w:t>5GS registration type can set to either "initial registration" according to TS 24.501 clause5.2.2.3.3 or "emergency registration" according to TS 24.501 clause 5.5.1.2.</w:t>
            </w:r>
          </w:p>
        </w:tc>
      </w:tr>
    </w:tbl>
    <w:p w14:paraId="56820AA8" w14:textId="77777777" w:rsidR="001E3718" w:rsidRPr="009F2665" w:rsidRDefault="001E3718" w:rsidP="001E3718">
      <w:pPr>
        <w:rPr>
          <w:snapToGrid w:val="0"/>
        </w:rPr>
      </w:pPr>
    </w:p>
    <w:p w14:paraId="55DFAE7E" w14:textId="77777777" w:rsidR="001E3718" w:rsidRPr="009F2665" w:rsidRDefault="001E3718" w:rsidP="001E3718">
      <w:pPr>
        <w:pStyle w:val="H6"/>
        <w:rPr>
          <w:snapToGrid w:val="0"/>
        </w:rPr>
      </w:pPr>
      <w:r w:rsidRPr="009F2665">
        <w:rPr>
          <w:snapToGrid w:val="0"/>
        </w:rPr>
        <w:lastRenderedPageBreak/>
        <w:t>6.5.3.8.3.3</w:t>
      </w:r>
      <w:r w:rsidRPr="009F2665">
        <w:rPr>
          <w:snapToGrid w:val="0"/>
        </w:rPr>
        <w:tab/>
        <w:t>Specific message contents</w:t>
      </w:r>
    </w:p>
    <w:p w14:paraId="0135F1FE" w14:textId="77777777" w:rsidR="001E3718" w:rsidRPr="009F2665" w:rsidRDefault="001E3718" w:rsidP="001E3718">
      <w:pPr>
        <w:pStyle w:val="TH"/>
      </w:pPr>
      <w:r w:rsidRPr="009F2665">
        <w:t xml:space="preserve">Table </w:t>
      </w:r>
      <w:r w:rsidRPr="009F2665">
        <w:rPr>
          <w:snapToGrid w:val="0"/>
        </w:rPr>
        <w:t>6.5.3.8.3.3</w:t>
      </w:r>
      <w:r w:rsidRPr="009F2665">
        <w:t>-1: SIB1 for NR Cell 1 (preamble)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1E3718" w:rsidRPr="009F2665" w14:paraId="19133B9A" w14:textId="77777777" w:rsidTr="00802025">
        <w:tc>
          <w:tcPr>
            <w:tcW w:w="9637" w:type="dxa"/>
            <w:gridSpan w:val="4"/>
            <w:shd w:val="clear" w:color="auto" w:fill="auto"/>
          </w:tcPr>
          <w:p w14:paraId="0D914510" w14:textId="77777777" w:rsidR="001E3718" w:rsidRPr="009F2665" w:rsidRDefault="001E3718" w:rsidP="00802025">
            <w:pPr>
              <w:pStyle w:val="TAH"/>
              <w:jc w:val="left"/>
              <w:rPr>
                <w:b w:val="0"/>
              </w:rPr>
            </w:pPr>
            <w:r w:rsidRPr="009F2665">
              <w:rPr>
                <w:b w:val="0"/>
              </w:rPr>
              <w:t xml:space="preserve">Derivation path: TS 38.508-1 [4], Table 4.6.3-16 </w:t>
            </w:r>
          </w:p>
        </w:tc>
      </w:tr>
      <w:tr w:rsidR="001E3718" w:rsidRPr="009F2665" w14:paraId="7D2BF600" w14:textId="77777777" w:rsidTr="00802025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11E2382F" w14:textId="77777777" w:rsidR="001E3718" w:rsidRPr="009F2665" w:rsidRDefault="001E3718" w:rsidP="00802025">
            <w:pPr>
              <w:pStyle w:val="TAH"/>
            </w:pPr>
            <w:r w:rsidRPr="009F2665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E922BDE" w14:textId="77777777" w:rsidR="001E3718" w:rsidRPr="009F2665" w:rsidRDefault="001E3718" w:rsidP="00802025">
            <w:pPr>
              <w:pStyle w:val="TAH"/>
            </w:pPr>
            <w:r w:rsidRPr="009F2665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38A9BC1A" w14:textId="77777777" w:rsidR="001E3718" w:rsidRPr="009F2665" w:rsidRDefault="001E3718" w:rsidP="00802025">
            <w:pPr>
              <w:pStyle w:val="TAH"/>
            </w:pPr>
            <w:r w:rsidRPr="009F2665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2A20879" w14:textId="77777777" w:rsidR="001E3718" w:rsidRPr="009F2665" w:rsidRDefault="001E3718" w:rsidP="00802025">
            <w:pPr>
              <w:pStyle w:val="TAH"/>
            </w:pPr>
            <w:r w:rsidRPr="009F2665">
              <w:t>Condition</w:t>
            </w:r>
          </w:p>
        </w:tc>
      </w:tr>
      <w:tr w:rsidR="001E3718" w:rsidRPr="009F2665" w14:paraId="574D7B55" w14:textId="77777777" w:rsidTr="00802025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1A895B5C" w14:textId="77777777" w:rsidR="001E3718" w:rsidRPr="009F2665" w:rsidRDefault="001E3718" w:rsidP="00802025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9F2665">
              <w:rPr>
                <w:b w:val="0"/>
                <w:bCs/>
              </w:rPr>
              <w:t>CellAccessRelatedInfo</w:t>
            </w:r>
            <w:proofErr w:type="spellEnd"/>
            <w:r w:rsidRPr="009F2665">
              <w:rPr>
                <w:b w:val="0"/>
                <w:bCs/>
              </w:rPr>
              <w:t xml:space="preserve"> ::=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282878E" w14:textId="77777777" w:rsidR="001E3718" w:rsidRPr="009F2665" w:rsidRDefault="001E3718" w:rsidP="00802025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04970FBB" w14:textId="77777777" w:rsidR="001E3718" w:rsidRPr="009F2665" w:rsidRDefault="001E3718" w:rsidP="00802025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24334CD" w14:textId="77777777" w:rsidR="001E3718" w:rsidRPr="009F2665" w:rsidRDefault="001E3718" w:rsidP="00802025">
            <w:pPr>
              <w:pStyle w:val="TAH"/>
              <w:jc w:val="left"/>
              <w:rPr>
                <w:b w:val="0"/>
              </w:rPr>
            </w:pPr>
          </w:p>
        </w:tc>
      </w:tr>
      <w:tr w:rsidR="001E3718" w:rsidRPr="009F2665" w14:paraId="4018BFCD" w14:textId="77777777" w:rsidTr="00802025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14412" w14:textId="77777777" w:rsidR="001E3718" w:rsidRPr="009F2665" w:rsidRDefault="001E3718" w:rsidP="00802025">
            <w:pPr>
              <w:pStyle w:val="TAL"/>
            </w:pPr>
            <w:r w:rsidRPr="009F2665">
              <w:t xml:space="preserve">  </w:t>
            </w:r>
            <w:proofErr w:type="spellStart"/>
            <w:r w:rsidRPr="009F2665">
              <w:t>cellAccessRelatedInfo</w:t>
            </w:r>
            <w:proofErr w:type="spellEnd"/>
            <w:r w:rsidRPr="009F2665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D385C" w14:textId="77777777" w:rsidR="001E3718" w:rsidRPr="009F2665" w:rsidRDefault="001E3718" w:rsidP="00802025">
            <w:pPr>
              <w:pStyle w:val="TAL"/>
            </w:pPr>
            <w:proofErr w:type="spellStart"/>
            <w:r w:rsidRPr="009F2665">
              <w:t>CellAccessRelatedInfo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808C0" w14:textId="77777777" w:rsidR="001E3718" w:rsidRPr="009F2665" w:rsidRDefault="001E3718" w:rsidP="00802025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473BC" w14:textId="77777777" w:rsidR="001E3718" w:rsidRPr="009F2665" w:rsidRDefault="001E3718" w:rsidP="00802025">
            <w:pPr>
              <w:pStyle w:val="TAL"/>
            </w:pPr>
          </w:p>
        </w:tc>
      </w:tr>
      <w:tr w:rsidR="001E3718" w:rsidRPr="009F2665" w14:paraId="64A70D0F" w14:textId="77777777" w:rsidTr="00802025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2E069" w14:textId="77777777" w:rsidR="001E3718" w:rsidRPr="009F2665" w:rsidRDefault="001E3718" w:rsidP="00802025">
            <w:pPr>
              <w:pStyle w:val="TAL"/>
            </w:pPr>
            <w:r w:rsidRPr="009F2665"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7D3D2" w14:textId="77777777" w:rsidR="001E3718" w:rsidRPr="009F2665" w:rsidRDefault="001E3718" w:rsidP="008020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5D131" w14:textId="77777777" w:rsidR="001E3718" w:rsidRPr="009F2665" w:rsidRDefault="001E3718" w:rsidP="00802025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71D97" w14:textId="77777777" w:rsidR="001E3718" w:rsidRPr="009F2665" w:rsidRDefault="001E3718" w:rsidP="00802025">
            <w:pPr>
              <w:pStyle w:val="TAL"/>
            </w:pPr>
          </w:p>
        </w:tc>
      </w:tr>
    </w:tbl>
    <w:p w14:paraId="77ACE52B" w14:textId="77777777" w:rsidR="001E3718" w:rsidRPr="009F2665" w:rsidRDefault="001E3718" w:rsidP="001E3718"/>
    <w:p w14:paraId="3EE091F7" w14:textId="77777777" w:rsidR="001E3718" w:rsidRPr="009F2665" w:rsidRDefault="001E3718" w:rsidP="001E3718">
      <w:pPr>
        <w:pStyle w:val="TH"/>
      </w:pPr>
      <w:r w:rsidRPr="009F2665">
        <w:t xml:space="preserve">Table </w:t>
      </w:r>
      <w:r w:rsidRPr="009F2665">
        <w:rPr>
          <w:snapToGrid w:val="0"/>
        </w:rPr>
        <w:t>6.5.3.8.3.3-2</w:t>
      </w:r>
      <w:r w:rsidRPr="009F2665">
        <w:t xml:space="preserve">: </w:t>
      </w:r>
      <w:proofErr w:type="spellStart"/>
      <w:r w:rsidRPr="009F2665">
        <w:t>CellAccessRelatedInfo</w:t>
      </w:r>
      <w:proofErr w:type="spellEnd"/>
      <w:r w:rsidRPr="009F2665">
        <w:t xml:space="preserve"> (Table </w:t>
      </w:r>
      <w:r w:rsidRPr="009F2665">
        <w:rPr>
          <w:snapToGrid w:val="0"/>
        </w:rPr>
        <w:t>6.5.3.8.3.3-1</w:t>
      </w:r>
      <w:r w:rsidRPr="009F2665">
        <w:t>)</w:t>
      </w:r>
    </w:p>
    <w:tbl>
      <w:tblPr>
        <w:tblW w:w="963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1E3718" w:rsidRPr="009F2665" w14:paraId="3AF9D9E2" w14:textId="77777777" w:rsidTr="00802025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8792" w14:textId="77777777" w:rsidR="001E3718" w:rsidRPr="009F2665" w:rsidRDefault="001E3718" w:rsidP="00802025">
            <w:pPr>
              <w:pStyle w:val="TAH"/>
              <w:jc w:val="left"/>
              <w:rPr>
                <w:b w:val="0"/>
              </w:rPr>
            </w:pPr>
            <w:r w:rsidRPr="009F2665">
              <w:rPr>
                <w:b w:val="0"/>
              </w:rPr>
              <w:t xml:space="preserve">Derivation path: TS 38.508-1 [4], Table 4.6.1-28 with condition </w:t>
            </w:r>
            <w:proofErr w:type="spellStart"/>
            <w:r w:rsidRPr="009F2665">
              <w:rPr>
                <w:rFonts w:eastAsia="宋体"/>
                <w:b w:val="0"/>
                <w:lang w:eastAsia="zh-CN"/>
              </w:rPr>
              <w:t>eNPN</w:t>
            </w:r>
            <w:proofErr w:type="spellEnd"/>
          </w:p>
        </w:tc>
      </w:tr>
      <w:tr w:rsidR="001E3718" w:rsidRPr="009F2665" w14:paraId="067F2A54" w14:textId="77777777" w:rsidTr="0080202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97E2" w14:textId="77777777" w:rsidR="001E3718" w:rsidRPr="009F2665" w:rsidRDefault="001E3718" w:rsidP="00802025">
            <w:pPr>
              <w:pStyle w:val="TAH"/>
            </w:pPr>
            <w:r w:rsidRPr="009F2665">
              <w:t>Information Element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7858" w14:textId="77777777" w:rsidR="001E3718" w:rsidRPr="009F2665" w:rsidRDefault="001E3718" w:rsidP="00802025">
            <w:pPr>
              <w:pStyle w:val="TAH"/>
            </w:pPr>
            <w:r w:rsidRPr="009F2665"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8722" w14:textId="77777777" w:rsidR="001E3718" w:rsidRPr="009F2665" w:rsidRDefault="001E3718" w:rsidP="00802025">
            <w:pPr>
              <w:pStyle w:val="TAH"/>
            </w:pPr>
            <w:r w:rsidRPr="009F2665"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01E9" w14:textId="77777777" w:rsidR="001E3718" w:rsidRPr="009F2665" w:rsidRDefault="001E3718" w:rsidP="00802025">
            <w:pPr>
              <w:pStyle w:val="TAH"/>
            </w:pPr>
            <w:r w:rsidRPr="009F2665">
              <w:t>Condition</w:t>
            </w:r>
          </w:p>
        </w:tc>
      </w:tr>
      <w:tr w:rsidR="001E3718" w:rsidRPr="009F2665" w14:paraId="61B0B321" w14:textId="77777777" w:rsidTr="0080202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9488" w14:textId="77777777" w:rsidR="001E3718" w:rsidRPr="009F2665" w:rsidRDefault="001E3718" w:rsidP="00802025">
            <w:pPr>
              <w:pStyle w:val="TAL"/>
            </w:pPr>
            <w:r w:rsidRPr="009F2665">
              <w:t xml:space="preserve">  </w:t>
            </w:r>
            <w:proofErr w:type="spellStart"/>
            <w:r w:rsidRPr="009F2665">
              <w:t>cellAccessRelatedInfo</w:t>
            </w:r>
            <w:proofErr w:type="spellEnd"/>
            <w:r w:rsidRPr="009F2665">
              <w:t xml:space="preserve">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1235" w14:textId="77777777" w:rsidR="001E3718" w:rsidRPr="009F2665" w:rsidRDefault="001E3718" w:rsidP="0080202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24D7" w14:textId="77777777" w:rsidR="001E3718" w:rsidRPr="009F2665" w:rsidRDefault="001E3718" w:rsidP="0080202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1EAD" w14:textId="77777777" w:rsidR="001E3718" w:rsidRPr="009F2665" w:rsidRDefault="001E3718" w:rsidP="00802025">
            <w:pPr>
              <w:pStyle w:val="TAL"/>
            </w:pPr>
          </w:p>
        </w:tc>
      </w:tr>
      <w:tr w:rsidR="001E3718" w:rsidRPr="009F2665" w14:paraId="6EB78DF8" w14:textId="77777777" w:rsidTr="0080202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E27D" w14:textId="77777777" w:rsidR="001E3718" w:rsidRPr="009F2665" w:rsidRDefault="001E3718" w:rsidP="00802025">
            <w:pPr>
              <w:pStyle w:val="TAL"/>
            </w:pPr>
            <w:r w:rsidRPr="009F2665">
              <w:t xml:space="preserve">    </w:t>
            </w:r>
            <w:proofErr w:type="spellStart"/>
            <w:r w:rsidRPr="009F2665">
              <w:t>cellReservedForOtherUse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A5A8" w14:textId="77777777" w:rsidR="001E3718" w:rsidRPr="009F2665" w:rsidRDefault="001E3718" w:rsidP="00802025">
            <w:pPr>
              <w:pStyle w:val="TAL"/>
            </w:pPr>
            <w:r w:rsidRPr="009F2665">
              <w:t>true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0C79" w14:textId="77777777" w:rsidR="001E3718" w:rsidRPr="009F2665" w:rsidRDefault="001E3718" w:rsidP="0080202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741F" w14:textId="77777777" w:rsidR="001E3718" w:rsidRPr="009F2665" w:rsidRDefault="001E3718" w:rsidP="00802025">
            <w:pPr>
              <w:pStyle w:val="TAL"/>
            </w:pPr>
          </w:p>
        </w:tc>
      </w:tr>
      <w:tr w:rsidR="001E3718" w:rsidRPr="009F2665" w14:paraId="6E2B5888" w14:textId="77777777" w:rsidTr="0080202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5297" w14:textId="77777777" w:rsidR="001E3718" w:rsidRPr="009F2665" w:rsidRDefault="001E3718" w:rsidP="00802025">
            <w:pPr>
              <w:pStyle w:val="TAL"/>
            </w:pPr>
            <w:r w:rsidRPr="009F2665">
              <w:rPr>
                <w:rFonts w:eastAsia="宋体"/>
              </w:rPr>
              <w:t xml:space="preserve">  snpn-AccessInfoList-r17 SEQUENCE (SIZE (1..maxNPN-r16)) OF SNPN-AccessInfo-r17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2920" w14:textId="77777777" w:rsidR="001E3718" w:rsidRPr="009F2665" w:rsidRDefault="001E3718" w:rsidP="00802025">
            <w:pPr>
              <w:pStyle w:val="TAL"/>
            </w:pPr>
            <w:r w:rsidRPr="009F2665">
              <w:rPr>
                <w:rFonts w:eastAsia="宋体"/>
              </w:rPr>
              <w:t>1 entry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61ED" w14:textId="77777777" w:rsidR="001E3718" w:rsidRPr="009F2665" w:rsidRDefault="001E3718" w:rsidP="0080202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AEDD" w14:textId="77777777" w:rsidR="001E3718" w:rsidRPr="009F2665" w:rsidRDefault="001E3718" w:rsidP="00802025">
            <w:pPr>
              <w:pStyle w:val="TAL"/>
            </w:pPr>
          </w:p>
        </w:tc>
      </w:tr>
      <w:tr w:rsidR="001E3718" w:rsidRPr="009F2665" w14:paraId="26FA3D53" w14:textId="77777777" w:rsidTr="0080202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4A2D" w14:textId="77777777" w:rsidR="001E3718" w:rsidRPr="009F2665" w:rsidRDefault="001E3718" w:rsidP="00802025">
            <w:pPr>
              <w:pStyle w:val="TAL"/>
            </w:pPr>
            <w:r w:rsidRPr="009F2665">
              <w:rPr>
                <w:rFonts w:eastAsia="宋体"/>
              </w:rPr>
              <w:t xml:space="preserve">    SNPN-AccessInfo-r17[1]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6210" w14:textId="77777777" w:rsidR="001E3718" w:rsidRPr="009F2665" w:rsidRDefault="001E3718" w:rsidP="0080202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BEC0" w14:textId="77777777" w:rsidR="001E3718" w:rsidRPr="009F2665" w:rsidRDefault="001E3718" w:rsidP="00802025">
            <w:pPr>
              <w:pStyle w:val="TAL"/>
            </w:pPr>
            <w:r w:rsidRPr="009F2665">
              <w:rPr>
                <w:rFonts w:eastAsia="宋体" w:hint="eastAsia"/>
                <w:lang w:eastAsia="zh-CN"/>
              </w:rPr>
              <w:t>entry</w:t>
            </w:r>
            <w:r w:rsidRPr="009F2665">
              <w:rPr>
                <w:rFonts w:eastAsia="宋体"/>
                <w:lang w:eastAsia="zh-CN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BBC4" w14:textId="77777777" w:rsidR="001E3718" w:rsidRPr="009F2665" w:rsidRDefault="001E3718" w:rsidP="00802025">
            <w:pPr>
              <w:pStyle w:val="TAL"/>
            </w:pPr>
          </w:p>
        </w:tc>
      </w:tr>
      <w:tr w:rsidR="001E3718" w:rsidRPr="009F2665" w14:paraId="7C47549D" w14:textId="77777777" w:rsidTr="0080202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5AF0" w14:textId="77777777" w:rsidR="001E3718" w:rsidRPr="009F2665" w:rsidRDefault="001E3718" w:rsidP="00802025">
            <w:pPr>
              <w:pStyle w:val="TAL"/>
            </w:pPr>
            <w:r w:rsidRPr="009F2665">
              <w:rPr>
                <w:rFonts w:eastAsia="宋体"/>
              </w:rPr>
              <w:t xml:space="preserve">      extCH-Supported-r17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9576" w14:textId="77777777" w:rsidR="001E3718" w:rsidRPr="009F2665" w:rsidRDefault="001E3718" w:rsidP="00802025">
            <w:pPr>
              <w:pStyle w:val="TAL"/>
            </w:pPr>
            <w:r w:rsidRPr="009F2665">
              <w:rPr>
                <w:rFonts w:eastAsia="宋体"/>
              </w:rPr>
              <w:t>true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9567" w14:textId="77777777" w:rsidR="001E3718" w:rsidRPr="009F2665" w:rsidRDefault="001E3718" w:rsidP="0080202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97A" w14:textId="77777777" w:rsidR="001E3718" w:rsidRPr="009F2665" w:rsidRDefault="001E3718" w:rsidP="00802025">
            <w:pPr>
              <w:pStyle w:val="TAL"/>
            </w:pPr>
          </w:p>
        </w:tc>
      </w:tr>
      <w:tr w:rsidR="001E3718" w:rsidRPr="009F2665" w14:paraId="62431457" w14:textId="77777777" w:rsidTr="0080202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0D30" w14:textId="77777777" w:rsidR="001E3718" w:rsidRPr="009F2665" w:rsidRDefault="001E3718" w:rsidP="00802025">
            <w:pPr>
              <w:pStyle w:val="TAL"/>
            </w:pPr>
            <w:r w:rsidRPr="009F2665">
              <w:rPr>
                <w:rFonts w:eastAsia="宋体"/>
              </w:rPr>
              <w:t xml:space="preserve">      extCH-WithoutConfigAllowed-r17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C879" w14:textId="77777777" w:rsidR="001E3718" w:rsidRPr="009F2665" w:rsidRDefault="001E3718" w:rsidP="00802025">
            <w:pPr>
              <w:pStyle w:val="TAL"/>
            </w:pPr>
            <w:r w:rsidRPr="009F2665">
              <w:rPr>
                <w:rFonts w:eastAsia="宋体"/>
              </w:rPr>
              <w:t>true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A239" w14:textId="77777777" w:rsidR="001E3718" w:rsidRPr="009F2665" w:rsidRDefault="001E3718" w:rsidP="0080202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3D7E" w14:textId="77777777" w:rsidR="001E3718" w:rsidRPr="009F2665" w:rsidRDefault="001E3718" w:rsidP="00802025">
            <w:pPr>
              <w:pStyle w:val="TAL"/>
            </w:pPr>
          </w:p>
        </w:tc>
      </w:tr>
      <w:tr w:rsidR="001E3718" w:rsidRPr="009F2665" w14:paraId="5B5761C2" w14:textId="77777777" w:rsidTr="0080202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3A54" w14:textId="77777777" w:rsidR="001E3718" w:rsidRPr="009F2665" w:rsidRDefault="001E3718" w:rsidP="00802025">
            <w:pPr>
              <w:pStyle w:val="TAL"/>
            </w:pPr>
            <w:r w:rsidRPr="009F2665">
              <w:rPr>
                <w:rFonts w:eastAsia="宋体"/>
              </w:rPr>
              <w:t xml:space="preserve">      onboardingEnabled-r17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717E" w14:textId="77777777" w:rsidR="001E3718" w:rsidRPr="009F2665" w:rsidRDefault="001E3718" w:rsidP="00802025">
            <w:pPr>
              <w:pStyle w:val="TAL"/>
            </w:pPr>
            <w:r w:rsidRPr="009F2665">
              <w:rPr>
                <w:rFonts w:eastAsia="宋体"/>
              </w:rPr>
              <w:t>true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EBD5" w14:textId="77777777" w:rsidR="001E3718" w:rsidRPr="009F2665" w:rsidRDefault="001E3718" w:rsidP="0080202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03EC" w14:textId="77777777" w:rsidR="001E3718" w:rsidRPr="009F2665" w:rsidRDefault="001E3718" w:rsidP="00802025">
            <w:pPr>
              <w:pStyle w:val="TAL"/>
            </w:pPr>
          </w:p>
        </w:tc>
      </w:tr>
      <w:tr w:rsidR="001E3718" w:rsidRPr="009F2665" w14:paraId="1EF2D56D" w14:textId="77777777" w:rsidTr="0080202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24F8" w14:textId="77777777" w:rsidR="001E3718" w:rsidRPr="009F2665" w:rsidRDefault="001E3718" w:rsidP="00802025">
            <w:pPr>
              <w:pStyle w:val="TAL"/>
            </w:pPr>
            <w:r w:rsidRPr="009F2665">
              <w:rPr>
                <w:rFonts w:eastAsia="宋体"/>
              </w:rPr>
              <w:t xml:space="preserve">      imsEmergencySupportForSNPN-r17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2199" w14:textId="77777777" w:rsidR="001E3718" w:rsidRPr="009F2665" w:rsidRDefault="001E3718" w:rsidP="00802025">
            <w:pPr>
              <w:pStyle w:val="TAL"/>
            </w:pPr>
            <w:r w:rsidRPr="009F2665">
              <w:rPr>
                <w:rFonts w:eastAsia="宋体"/>
              </w:rPr>
              <w:t>false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CCD1" w14:textId="77777777" w:rsidR="001E3718" w:rsidRPr="009F2665" w:rsidRDefault="001E3718" w:rsidP="0080202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266C" w14:textId="77777777" w:rsidR="001E3718" w:rsidRPr="009F2665" w:rsidRDefault="001E3718" w:rsidP="00802025">
            <w:pPr>
              <w:pStyle w:val="TAL"/>
            </w:pPr>
          </w:p>
        </w:tc>
      </w:tr>
      <w:tr w:rsidR="001E3718" w:rsidRPr="009F2665" w14:paraId="233F45A8" w14:textId="77777777" w:rsidTr="0080202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886B" w14:textId="77777777" w:rsidR="001E3718" w:rsidRPr="009F2665" w:rsidRDefault="001E3718" w:rsidP="00802025">
            <w:pPr>
              <w:pStyle w:val="TAL"/>
            </w:pPr>
            <w:r w:rsidRPr="009F2665">
              <w:rPr>
                <w:rFonts w:eastAsia="宋体"/>
              </w:rPr>
              <w:t xml:space="preserve">    </w:t>
            </w:r>
            <w:r w:rsidRPr="009F2665">
              <w:rPr>
                <w:rFonts w:eastAsia="宋体" w:hint="eastAsia"/>
                <w:lang w:eastAsia="zh-CN"/>
              </w:rPr>
              <w:t>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5832" w14:textId="77777777" w:rsidR="001E3718" w:rsidRPr="009F2665" w:rsidRDefault="001E3718" w:rsidP="0080202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6284" w14:textId="77777777" w:rsidR="001E3718" w:rsidRPr="009F2665" w:rsidRDefault="001E3718" w:rsidP="0080202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0818" w14:textId="77777777" w:rsidR="001E3718" w:rsidRPr="009F2665" w:rsidRDefault="001E3718" w:rsidP="00802025">
            <w:pPr>
              <w:pStyle w:val="TAL"/>
            </w:pPr>
          </w:p>
        </w:tc>
      </w:tr>
      <w:tr w:rsidR="001E3718" w:rsidRPr="009F2665" w14:paraId="7A45C45D" w14:textId="77777777" w:rsidTr="0080202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F5B4" w14:textId="77777777" w:rsidR="001E3718" w:rsidRPr="009F2665" w:rsidRDefault="001E3718" w:rsidP="00802025">
            <w:pPr>
              <w:pStyle w:val="TAL"/>
            </w:pPr>
            <w:r w:rsidRPr="009F2665">
              <w:rPr>
                <w:rFonts w:eastAsia="宋体"/>
              </w:rPr>
              <w:t xml:space="preserve">  </w:t>
            </w:r>
            <w:r w:rsidRPr="009F2665">
              <w:rPr>
                <w:rFonts w:eastAsia="宋体" w:hint="eastAsia"/>
                <w:lang w:eastAsia="zh-CN"/>
              </w:rPr>
              <w:t>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2A7" w14:textId="77777777" w:rsidR="001E3718" w:rsidRPr="009F2665" w:rsidRDefault="001E3718" w:rsidP="0080202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4FD2" w14:textId="77777777" w:rsidR="001E3718" w:rsidRPr="009F2665" w:rsidRDefault="001E3718" w:rsidP="0080202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0E92" w14:textId="77777777" w:rsidR="001E3718" w:rsidRPr="009F2665" w:rsidRDefault="001E3718" w:rsidP="00802025">
            <w:pPr>
              <w:pStyle w:val="TAL"/>
            </w:pPr>
          </w:p>
        </w:tc>
      </w:tr>
      <w:tr w:rsidR="001E3718" w:rsidRPr="009F2665" w14:paraId="37E83C22" w14:textId="77777777" w:rsidTr="0080202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0F01" w14:textId="77777777" w:rsidR="001E3718" w:rsidRPr="009F2665" w:rsidRDefault="001E3718" w:rsidP="00802025">
            <w:pPr>
              <w:pStyle w:val="TAL"/>
            </w:pPr>
            <w:r w:rsidRPr="009F2665">
              <w:t>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96DF" w14:textId="77777777" w:rsidR="001E3718" w:rsidRPr="009F2665" w:rsidRDefault="001E3718" w:rsidP="0080202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A601" w14:textId="77777777" w:rsidR="001E3718" w:rsidRPr="009F2665" w:rsidRDefault="001E3718" w:rsidP="0080202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48A8" w14:textId="77777777" w:rsidR="001E3718" w:rsidRPr="009F2665" w:rsidRDefault="001E3718" w:rsidP="00802025">
            <w:pPr>
              <w:pStyle w:val="TAL"/>
            </w:pPr>
          </w:p>
        </w:tc>
      </w:tr>
    </w:tbl>
    <w:p w14:paraId="0E10F7EE" w14:textId="77777777" w:rsidR="00DC58A1" w:rsidRDefault="00DC58A1" w:rsidP="00DC58A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343624B" w14:textId="77777777" w:rsidR="00DC58A1" w:rsidRPr="00DC58A1" w:rsidRDefault="00DC58A1" w:rsidP="00DC58A1"/>
    <w:sectPr w:rsidR="00DC58A1" w:rsidRPr="00DC58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E91B5" w14:textId="77777777" w:rsidR="00C93347" w:rsidRDefault="00C93347">
      <w:r>
        <w:separator/>
      </w:r>
    </w:p>
  </w:endnote>
  <w:endnote w:type="continuationSeparator" w:id="0">
    <w:p w14:paraId="472CBA4A" w14:textId="77777777" w:rsidR="00C93347" w:rsidRDefault="00C93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DCBE7" w14:textId="77777777" w:rsidR="00C93347" w:rsidRDefault="00C93347">
      <w:r>
        <w:separator/>
      </w:r>
    </w:p>
  </w:footnote>
  <w:footnote w:type="continuationSeparator" w:id="0">
    <w:p w14:paraId="1DD0DA86" w14:textId="77777777" w:rsidR="00C93347" w:rsidRDefault="00C93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81202" w:rsidRDefault="00981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81202" w:rsidRDefault="0098120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81202" w:rsidRDefault="009812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81202" w:rsidRDefault="009812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B918AD"/>
    <w:multiLevelType w:val="hybridMultilevel"/>
    <w:tmpl w:val="8B140FDE"/>
    <w:lvl w:ilvl="0" w:tplc="ECD09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2B3238"/>
    <w:multiLevelType w:val="hybridMultilevel"/>
    <w:tmpl w:val="2ADE06AC"/>
    <w:lvl w:ilvl="0" w:tplc="9E964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8937511"/>
    <w:multiLevelType w:val="hybridMultilevel"/>
    <w:tmpl w:val="5882F2F8"/>
    <w:lvl w:ilvl="0" w:tplc="DB7CC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F81180"/>
    <w:multiLevelType w:val="hybridMultilevel"/>
    <w:tmpl w:val="356821AE"/>
    <w:lvl w:ilvl="0" w:tplc="D89456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9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3304BF9"/>
    <w:multiLevelType w:val="hybridMultilevel"/>
    <w:tmpl w:val="1D4075D8"/>
    <w:lvl w:ilvl="0" w:tplc="CB2C1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5"/>
  </w:num>
  <w:num w:numId="3">
    <w:abstractNumId w:val="19"/>
  </w:num>
  <w:num w:numId="4">
    <w:abstractNumId w:val="14"/>
  </w:num>
  <w:num w:numId="5">
    <w:abstractNumId w:val="32"/>
  </w:num>
  <w:num w:numId="6">
    <w:abstractNumId w:val="40"/>
  </w:num>
  <w:num w:numId="7">
    <w:abstractNumId w:val="7"/>
  </w:num>
  <w:num w:numId="8">
    <w:abstractNumId w:val="37"/>
  </w:num>
  <w:num w:numId="9">
    <w:abstractNumId w:val="24"/>
  </w:num>
  <w:num w:numId="10">
    <w:abstractNumId w:val="28"/>
  </w:num>
  <w:num w:numId="11">
    <w:abstractNumId w:val="31"/>
  </w:num>
  <w:num w:numId="12">
    <w:abstractNumId w:val="12"/>
  </w:num>
  <w:num w:numId="13">
    <w:abstractNumId w:val="39"/>
  </w:num>
  <w:num w:numId="14">
    <w:abstractNumId w:val="13"/>
  </w:num>
  <w:num w:numId="15">
    <w:abstractNumId w:val="15"/>
  </w:num>
  <w:num w:numId="16">
    <w:abstractNumId w:val="38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3"/>
  </w:num>
  <w:num w:numId="19">
    <w:abstractNumId w:val="6"/>
  </w:num>
  <w:num w:numId="20">
    <w:abstractNumId w:val="5"/>
  </w:num>
  <w:num w:numId="21">
    <w:abstractNumId w:val="20"/>
  </w:num>
  <w:num w:numId="22">
    <w:abstractNumId w:val="22"/>
  </w:num>
  <w:num w:numId="23">
    <w:abstractNumId w:val="17"/>
  </w:num>
  <w:num w:numId="24">
    <w:abstractNumId w:val="30"/>
  </w:num>
  <w:num w:numId="25">
    <w:abstractNumId w:val="0"/>
  </w:num>
  <w:num w:numId="26">
    <w:abstractNumId w:val="16"/>
  </w:num>
  <w:num w:numId="27">
    <w:abstractNumId w:val="10"/>
  </w:num>
  <w:num w:numId="28">
    <w:abstractNumId w:val="27"/>
  </w:num>
  <w:num w:numId="29">
    <w:abstractNumId w:val="26"/>
  </w:num>
  <w:num w:numId="30">
    <w:abstractNumId w:val="21"/>
  </w:num>
  <w:num w:numId="31">
    <w:abstractNumId w:val="9"/>
  </w:num>
  <w:num w:numId="32">
    <w:abstractNumId w:val="36"/>
  </w:num>
  <w:num w:numId="33">
    <w:abstractNumId w:val="29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 w:numId="37">
    <w:abstractNumId w:val="34"/>
  </w:num>
  <w:num w:numId="38">
    <w:abstractNumId w:val="23"/>
  </w:num>
  <w:num w:numId="39">
    <w:abstractNumId w:val="18"/>
  </w:num>
  <w:num w:numId="40">
    <w:abstractNumId w:val="11"/>
  </w:num>
  <w:num w:numId="4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16479"/>
    <w:rsid w:val="00022E4A"/>
    <w:rsid w:val="00032BE6"/>
    <w:rsid w:val="000363E8"/>
    <w:rsid w:val="0004154D"/>
    <w:rsid w:val="00044D10"/>
    <w:rsid w:val="00056823"/>
    <w:rsid w:val="00057CBC"/>
    <w:rsid w:val="00060144"/>
    <w:rsid w:val="0007686C"/>
    <w:rsid w:val="00095B32"/>
    <w:rsid w:val="00095ECD"/>
    <w:rsid w:val="00097470"/>
    <w:rsid w:val="000A6394"/>
    <w:rsid w:val="000B7591"/>
    <w:rsid w:val="000B7FED"/>
    <w:rsid w:val="000C038A"/>
    <w:rsid w:val="000C29EC"/>
    <w:rsid w:val="000C6598"/>
    <w:rsid w:val="000D01F1"/>
    <w:rsid w:val="000D44B3"/>
    <w:rsid w:val="000D7B69"/>
    <w:rsid w:val="000E58BA"/>
    <w:rsid w:val="000F7E94"/>
    <w:rsid w:val="00104E9F"/>
    <w:rsid w:val="001205A6"/>
    <w:rsid w:val="0012603E"/>
    <w:rsid w:val="001365CC"/>
    <w:rsid w:val="00145D43"/>
    <w:rsid w:val="00153B5B"/>
    <w:rsid w:val="00172B5B"/>
    <w:rsid w:val="0017704A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C22A7"/>
    <w:rsid w:val="001D262F"/>
    <w:rsid w:val="001D28B9"/>
    <w:rsid w:val="001D3413"/>
    <w:rsid w:val="001E20AB"/>
    <w:rsid w:val="001E3718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37833"/>
    <w:rsid w:val="002402A8"/>
    <w:rsid w:val="00250DD4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62"/>
    <w:rsid w:val="00297541"/>
    <w:rsid w:val="002A3068"/>
    <w:rsid w:val="002B5741"/>
    <w:rsid w:val="002C0140"/>
    <w:rsid w:val="002C0398"/>
    <w:rsid w:val="002C0AE7"/>
    <w:rsid w:val="002D4C2E"/>
    <w:rsid w:val="002E472E"/>
    <w:rsid w:val="002E489B"/>
    <w:rsid w:val="002F0293"/>
    <w:rsid w:val="002F42BB"/>
    <w:rsid w:val="002F5050"/>
    <w:rsid w:val="002F7A52"/>
    <w:rsid w:val="00303900"/>
    <w:rsid w:val="0030413A"/>
    <w:rsid w:val="00305409"/>
    <w:rsid w:val="00310D2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7CA"/>
    <w:rsid w:val="003A3968"/>
    <w:rsid w:val="003A5E4B"/>
    <w:rsid w:val="003A627A"/>
    <w:rsid w:val="003B4C20"/>
    <w:rsid w:val="003C76C1"/>
    <w:rsid w:val="003D5166"/>
    <w:rsid w:val="003D64DE"/>
    <w:rsid w:val="003E1A36"/>
    <w:rsid w:val="00400FA4"/>
    <w:rsid w:val="00410371"/>
    <w:rsid w:val="00410999"/>
    <w:rsid w:val="004242F1"/>
    <w:rsid w:val="00424459"/>
    <w:rsid w:val="004257E2"/>
    <w:rsid w:val="0044385F"/>
    <w:rsid w:val="00450B8B"/>
    <w:rsid w:val="00455681"/>
    <w:rsid w:val="00457D5F"/>
    <w:rsid w:val="00457E75"/>
    <w:rsid w:val="00486A0B"/>
    <w:rsid w:val="00490507"/>
    <w:rsid w:val="004913BE"/>
    <w:rsid w:val="004959C0"/>
    <w:rsid w:val="004A284E"/>
    <w:rsid w:val="004B1E47"/>
    <w:rsid w:val="004B75B7"/>
    <w:rsid w:val="004B79BA"/>
    <w:rsid w:val="004C0F87"/>
    <w:rsid w:val="004C3031"/>
    <w:rsid w:val="004C75DE"/>
    <w:rsid w:val="004D0C46"/>
    <w:rsid w:val="004D1FAE"/>
    <w:rsid w:val="0051580D"/>
    <w:rsid w:val="00540D2D"/>
    <w:rsid w:val="00543BE0"/>
    <w:rsid w:val="00547111"/>
    <w:rsid w:val="0055425A"/>
    <w:rsid w:val="00557C24"/>
    <w:rsid w:val="00561470"/>
    <w:rsid w:val="00575874"/>
    <w:rsid w:val="0057768C"/>
    <w:rsid w:val="005800AB"/>
    <w:rsid w:val="00592D74"/>
    <w:rsid w:val="00596108"/>
    <w:rsid w:val="005B2D26"/>
    <w:rsid w:val="005B7B4E"/>
    <w:rsid w:val="005D4A4E"/>
    <w:rsid w:val="005D7F9C"/>
    <w:rsid w:val="005E2C44"/>
    <w:rsid w:val="005E3461"/>
    <w:rsid w:val="005E7B5F"/>
    <w:rsid w:val="005F059B"/>
    <w:rsid w:val="005F2D6B"/>
    <w:rsid w:val="0060272C"/>
    <w:rsid w:val="00606197"/>
    <w:rsid w:val="00611C12"/>
    <w:rsid w:val="0062004F"/>
    <w:rsid w:val="00621188"/>
    <w:rsid w:val="00624B74"/>
    <w:rsid w:val="006257ED"/>
    <w:rsid w:val="00637754"/>
    <w:rsid w:val="00654134"/>
    <w:rsid w:val="00663526"/>
    <w:rsid w:val="00665C47"/>
    <w:rsid w:val="006761DE"/>
    <w:rsid w:val="00677B41"/>
    <w:rsid w:val="00691576"/>
    <w:rsid w:val="00695808"/>
    <w:rsid w:val="006A4159"/>
    <w:rsid w:val="006A5633"/>
    <w:rsid w:val="006B2721"/>
    <w:rsid w:val="006B46FB"/>
    <w:rsid w:val="006C02B2"/>
    <w:rsid w:val="006C02DC"/>
    <w:rsid w:val="006C1FC8"/>
    <w:rsid w:val="006C6C4C"/>
    <w:rsid w:val="006D1025"/>
    <w:rsid w:val="006E21FB"/>
    <w:rsid w:val="00700925"/>
    <w:rsid w:val="00701E8F"/>
    <w:rsid w:val="00707197"/>
    <w:rsid w:val="00710C34"/>
    <w:rsid w:val="00714A44"/>
    <w:rsid w:val="007176FF"/>
    <w:rsid w:val="0072216A"/>
    <w:rsid w:val="00722EAC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111B"/>
    <w:rsid w:val="007B2618"/>
    <w:rsid w:val="007B3A9C"/>
    <w:rsid w:val="007B512A"/>
    <w:rsid w:val="007C2097"/>
    <w:rsid w:val="007C7C78"/>
    <w:rsid w:val="007D6A07"/>
    <w:rsid w:val="007E297D"/>
    <w:rsid w:val="007E3CE3"/>
    <w:rsid w:val="007F047D"/>
    <w:rsid w:val="007F7259"/>
    <w:rsid w:val="008040A8"/>
    <w:rsid w:val="00814DF4"/>
    <w:rsid w:val="008248AB"/>
    <w:rsid w:val="00824EDA"/>
    <w:rsid w:val="00825FD1"/>
    <w:rsid w:val="008279FA"/>
    <w:rsid w:val="008312A5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5B4"/>
    <w:rsid w:val="00873817"/>
    <w:rsid w:val="00873A8B"/>
    <w:rsid w:val="00880867"/>
    <w:rsid w:val="008863B9"/>
    <w:rsid w:val="008866E1"/>
    <w:rsid w:val="0088681D"/>
    <w:rsid w:val="00893D89"/>
    <w:rsid w:val="008A1F72"/>
    <w:rsid w:val="008A45A6"/>
    <w:rsid w:val="008E71C5"/>
    <w:rsid w:val="008F3789"/>
    <w:rsid w:val="008F686C"/>
    <w:rsid w:val="008F7FD9"/>
    <w:rsid w:val="009034BC"/>
    <w:rsid w:val="00906675"/>
    <w:rsid w:val="009148DE"/>
    <w:rsid w:val="009154FB"/>
    <w:rsid w:val="009170AA"/>
    <w:rsid w:val="009177CD"/>
    <w:rsid w:val="009364B1"/>
    <w:rsid w:val="00941E30"/>
    <w:rsid w:val="00945B1F"/>
    <w:rsid w:val="00963C9E"/>
    <w:rsid w:val="0096519E"/>
    <w:rsid w:val="009761CD"/>
    <w:rsid w:val="009777D9"/>
    <w:rsid w:val="00981202"/>
    <w:rsid w:val="00984850"/>
    <w:rsid w:val="0099058F"/>
    <w:rsid w:val="00991B88"/>
    <w:rsid w:val="00993FCA"/>
    <w:rsid w:val="00996541"/>
    <w:rsid w:val="009A20E4"/>
    <w:rsid w:val="009A4F0C"/>
    <w:rsid w:val="009A5753"/>
    <w:rsid w:val="009A579D"/>
    <w:rsid w:val="009A6813"/>
    <w:rsid w:val="009B51AE"/>
    <w:rsid w:val="009B77BF"/>
    <w:rsid w:val="009E3297"/>
    <w:rsid w:val="009E35A7"/>
    <w:rsid w:val="009E3F3E"/>
    <w:rsid w:val="009E60D5"/>
    <w:rsid w:val="009E692F"/>
    <w:rsid w:val="009F734F"/>
    <w:rsid w:val="00A028F1"/>
    <w:rsid w:val="00A03EEE"/>
    <w:rsid w:val="00A073BC"/>
    <w:rsid w:val="00A11D54"/>
    <w:rsid w:val="00A219F0"/>
    <w:rsid w:val="00A238D4"/>
    <w:rsid w:val="00A246B6"/>
    <w:rsid w:val="00A3101B"/>
    <w:rsid w:val="00A330BD"/>
    <w:rsid w:val="00A3484F"/>
    <w:rsid w:val="00A4198A"/>
    <w:rsid w:val="00A47E70"/>
    <w:rsid w:val="00A50CF0"/>
    <w:rsid w:val="00A57560"/>
    <w:rsid w:val="00A6467B"/>
    <w:rsid w:val="00A673EA"/>
    <w:rsid w:val="00A73136"/>
    <w:rsid w:val="00A7671C"/>
    <w:rsid w:val="00A8792C"/>
    <w:rsid w:val="00AA2CBC"/>
    <w:rsid w:val="00AA2EA2"/>
    <w:rsid w:val="00AA6F9A"/>
    <w:rsid w:val="00AB0E99"/>
    <w:rsid w:val="00AB1955"/>
    <w:rsid w:val="00AB2B38"/>
    <w:rsid w:val="00AC245B"/>
    <w:rsid w:val="00AC5820"/>
    <w:rsid w:val="00AD1CD8"/>
    <w:rsid w:val="00AD6DAF"/>
    <w:rsid w:val="00AE5393"/>
    <w:rsid w:val="00B03EAA"/>
    <w:rsid w:val="00B104C8"/>
    <w:rsid w:val="00B10DB2"/>
    <w:rsid w:val="00B1402E"/>
    <w:rsid w:val="00B258BB"/>
    <w:rsid w:val="00B33BD4"/>
    <w:rsid w:val="00B4154D"/>
    <w:rsid w:val="00B467DB"/>
    <w:rsid w:val="00B5270C"/>
    <w:rsid w:val="00B61510"/>
    <w:rsid w:val="00B67B97"/>
    <w:rsid w:val="00B74A2B"/>
    <w:rsid w:val="00B74C32"/>
    <w:rsid w:val="00B810C5"/>
    <w:rsid w:val="00B968C8"/>
    <w:rsid w:val="00BA070B"/>
    <w:rsid w:val="00BA2236"/>
    <w:rsid w:val="00BA3EC5"/>
    <w:rsid w:val="00BA51D9"/>
    <w:rsid w:val="00BB20F1"/>
    <w:rsid w:val="00BB4839"/>
    <w:rsid w:val="00BB5DFC"/>
    <w:rsid w:val="00BB67D0"/>
    <w:rsid w:val="00BD279D"/>
    <w:rsid w:val="00BD4B13"/>
    <w:rsid w:val="00BD6BB8"/>
    <w:rsid w:val="00C21E81"/>
    <w:rsid w:val="00C256BD"/>
    <w:rsid w:val="00C37399"/>
    <w:rsid w:val="00C40375"/>
    <w:rsid w:val="00C44A83"/>
    <w:rsid w:val="00C524B6"/>
    <w:rsid w:val="00C66BA2"/>
    <w:rsid w:val="00C70EBB"/>
    <w:rsid w:val="00C76E20"/>
    <w:rsid w:val="00C808F8"/>
    <w:rsid w:val="00C81075"/>
    <w:rsid w:val="00C81DB1"/>
    <w:rsid w:val="00C85243"/>
    <w:rsid w:val="00C93347"/>
    <w:rsid w:val="00C94B9A"/>
    <w:rsid w:val="00C95985"/>
    <w:rsid w:val="00CA40F1"/>
    <w:rsid w:val="00CA5F20"/>
    <w:rsid w:val="00CB5CB9"/>
    <w:rsid w:val="00CC1A6D"/>
    <w:rsid w:val="00CC2444"/>
    <w:rsid w:val="00CC4BDF"/>
    <w:rsid w:val="00CC5026"/>
    <w:rsid w:val="00CC68D0"/>
    <w:rsid w:val="00CD6345"/>
    <w:rsid w:val="00CF0284"/>
    <w:rsid w:val="00CF04C2"/>
    <w:rsid w:val="00CF2711"/>
    <w:rsid w:val="00D005C6"/>
    <w:rsid w:val="00D021A8"/>
    <w:rsid w:val="00D03F9A"/>
    <w:rsid w:val="00D06D51"/>
    <w:rsid w:val="00D10885"/>
    <w:rsid w:val="00D14380"/>
    <w:rsid w:val="00D24991"/>
    <w:rsid w:val="00D263E3"/>
    <w:rsid w:val="00D35F56"/>
    <w:rsid w:val="00D37274"/>
    <w:rsid w:val="00D3776A"/>
    <w:rsid w:val="00D37E8C"/>
    <w:rsid w:val="00D44B97"/>
    <w:rsid w:val="00D44E30"/>
    <w:rsid w:val="00D50255"/>
    <w:rsid w:val="00D63C40"/>
    <w:rsid w:val="00D63E2A"/>
    <w:rsid w:val="00D66520"/>
    <w:rsid w:val="00D66F6E"/>
    <w:rsid w:val="00D71D65"/>
    <w:rsid w:val="00D87F46"/>
    <w:rsid w:val="00D9054F"/>
    <w:rsid w:val="00D92788"/>
    <w:rsid w:val="00D9402A"/>
    <w:rsid w:val="00D97904"/>
    <w:rsid w:val="00DA0DBC"/>
    <w:rsid w:val="00DA172A"/>
    <w:rsid w:val="00DC58A1"/>
    <w:rsid w:val="00DC6CF7"/>
    <w:rsid w:val="00DD531C"/>
    <w:rsid w:val="00DE3133"/>
    <w:rsid w:val="00DE34CF"/>
    <w:rsid w:val="00DE6C75"/>
    <w:rsid w:val="00DF4D75"/>
    <w:rsid w:val="00DF55BB"/>
    <w:rsid w:val="00E009BE"/>
    <w:rsid w:val="00E069C2"/>
    <w:rsid w:val="00E13F3D"/>
    <w:rsid w:val="00E152CB"/>
    <w:rsid w:val="00E24A94"/>
    <w:rsid w:val="00E326A0"/>
    <w:rsid w:val="00E34898"/>
    <w:rsid w:val="00E409DB"/>
    <w:rsid w:val="00E42EF5"/>
    <w:rsid w:val="00E43265"/>
    <w:rsid w:val="00E45233"/>
    <w:rsid w:val="00E509AB"/>
    <w:rsid w:val="00E66228"/>
    <w:rsid w:val="00E66F23"/>
    <w:rsid w:val="00E85675"/>
    <w:rsid w:val="00E86C2C"/>
    <w:rsid w:val="00E9063D"/>
    <w:rsid w:val="00E90C6E"/>
    <w:rsid w:val="00E9187B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0638"/>
    <w:rsid w:val="00F0772C"/>
    <w:rsid w:val="00F25D98"/>
    <w:rsid w:val="00F300FB"/>
    <w:rsid w:val="00F4082B"/>
    <w:rsid w:val="00F43484"/>
    <w:rsid w:val="00F50528"/>
    <w:rsid w:val="00F56BA9"/>
    <w:rsid w:val="00F56E68"/>
    <w:rsid w:val="00F6182C"/>
    <w:rsid w:val="00F61884"/>
    <w:rsid w:val="00F82C9C"/>
    <w:rsid w:val="00F84644"/>
    <w:rsid w:val="00FA4F92"/>
    <w:rsid w:val="00FA59EF"/>
    <w:rsid w:val="00FB6386"/>
    <w:rsid w:val="00FD1A0F"/>
    <w:rsid w:val="00FE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41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EditorsNoteCarCar">
    <w:name w:val="Editor's Note Car Car"/>
    <w:qFormat/>
    <w:rsid w:val="00996541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6BDEA-DC2F-4E04-A83E-A7EEF0E24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1421</Words>
  <Characters>8100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5</cp:revision>
  <cp:lastPrinted>1900-01-01T00:00:00Z</cp:lastPrinted>
  <dcterms:created xsi:type="dcterms:W3CDTF">2023-10-31T11:52:00Z</dcterms:created>
  <dcterms:modified xsi:type="dcterms:W3CDTF">2023-11-03T11:32:00Z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(3)5kmc+/jZfSoC5CDavTGScy+Kot4AFrlhDaPLPdcSrME3TK4Xf0KW38PlRixXQ2W2ddwn5lyt
Him//0W70uTxkb8ka5ttSBSafCLkxnmq0kVmgq8EqrYGovK+GKtle6v/SqqPj7Soj58KIEE6
surhogGUmKrJ+zRTn2pWfEvPG7Hxf3xSO4IeagRUR/FWxUWecAMpVEnEF1PThAhiY75OgLqn
Leo16m/7gtbsd6aSIM</vt:lpwstr>
  </property>
  <property fmtid="{D5CDD505-2E9C-101B-9397-08002B2CF9AE}" pid="22" name="_2015_ms_pID_7253431">
    <vt:lpwstr>0ZK1dUdi8+UaO/87WssCStLSLXUmRLcdIB31ie96wgSsXfpeco9+wy
BYHHGU6ywbJRtcjAjtZawqtb03+EGtaJuBeE807LCm4Dy853ZQN0DCi6PyGKyoXZBEffXWK8
3s3kt7jqYrGumgBS55RZqwIV8PGV3kQ1pvsLmc73ZwXvYD0GgiIj+vMkXdeh20xEYLeEyTHN
slH0eJ9k1SdoTyz/eYhFFz6wJ5NjB0/eq1Sa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1699010030</vt:lpwstr>
  </property>
</Properties>
</file>